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9D2702" w:rsidRDefault="001C4D4E" w:rsidP="00132665">
      <w:pPr>
        <w:rPr>
          <w:rFonts w:cs="Arial"/>
        </w:rPr>
      </w:pPr>
    </w:p>
    <w:p w14:paraId="134C71AF" w14:textId="77777777" w:rsidR="001C4D4E" w:rsidRPr="009D2702" w:rsidRDefault="001C4D4E" w:rsidP="00132665">
      <w:pPr>
        <w:rPr>
          <w:rFonts w:cs="Arial"/>
        </w:rPr>
      </w:pPr>
    </w:p>
    <w:p w14:paraId="76B1FA1F" w14:textId="68A201D6" w:rsidR="00103168" w:rsidRPr="005B48A4" w:rsidRDefault="00103168" w:rsidP="00103168">
      <w:pPr>
        <w:rPr>
          <w:rFonts w:cs="Arial"/>
        </w:rPr>
      </w:pPr>
      <w:r w:rsidRPr="005B48A4">
        <w:rPr>
          <w:rFonts w:cs="Arial"/>
        </w:rPr>
        <w:t>Številka: 4300-</w:t>
      </w:r>
      <w:r w:rsidR="00057526">
        <w:rPr>
          <w:rFonts w:cs="Arial"/>
        </w:rPr>
        <w:t>65</w:t>
      </w:r>
      <w:r w:rsidRPr="005B48A4">
        <w:rPr>
          <w:rFonts w:cs="Arial"/>
        </w:rPr>
        <w:t>/202</w:t>
      </w:r>
      <w:r w:rsidR="004F2C85">
        <w:rPr>
          <w:rFonts w:cs="Arial"/>
        </w:rPr>
        <w:t>2</w:t>
      </w:r>
      <w:r w:rsidRPr="005B48A4">
        <w:rPr>
          <w:rFonts w:cs="Arial"/>
        </w:rPr>
        <w:t>/</w:t>
      </w:r>
      <w:r w:rsidR="00D6213E">
        <w:rPr>
          <w:rFonts w:cs="Arial"/>
        </w:rPr>
        <w:t>5</w:t>
      </w:r>
    </w:p>
    <w:p w14:paraId="24D57644" w14:textId="28368829" w:rsidR="001C4D4E" w:rsidRPr="009D2702" w:rsidRDefault="001C4D4E" w:rsidP="00132665">
      <w:pPr>
        <w:tabs>
          <w:tab w:val="left" w:pos="2230"/>
        </w:tabs>
        <w:rPr>
          <w:rFonts w:cs="Arial"/>
        </w:rPr>
      </w:pPr>
      <w:r w:rsidRPr="005E61CB">
        <w:rPr>
          <w:rFonts w:cs="Arial"/>
        </w:rPr>
        <w:t xml:space="preserve">Datum: </w:t>
      </w:r>
      <w:r w:rsidR="008A388E">
        <w:rPr>
          <w:rFonts w:cs="Arial"/>
        </w:rPr>
        <w:t>20</w:t>
      </w:r>
      <w:r w:rsidR="00F43709" w:rsidRPr="005E61CB">
        <w:rPr>
          <w:rFonts w:cs="Arial"/>
        </w:rPr>
        <w:t xml:space="preserve">. </w:t>
      </w:r>
      <w:r w:rsidR="00D6213E" w:rsidRPr="005E61CB">
        <w:rPr>
          <w:rFonts w:cs="Arial"/>
        </w:rPr>
        <w:t>9</w:t>
      </w:r>
      <w:r w:rsidR="00F43709" w:rsidRPr="005E61CB">
        <w:rPr>
          <w:rFonts w:cs="Arial"/>
        </w:rPr>
        <w:t>. 20</w:t>
      </w:r>
      <w:r w:rsidR="00F277FC" w:rsidRPr="005E61CB">
        <w:rPr>
          <w:rFonts w:cs="Arial"/>
        </w:rPr>
        <w:t>22</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12B378F2" w14:textId="11E29AE8" w:rsidR="00F3788C" w:rsidRPr="009D2702" w:rsidRDefault="00F3788C" w:rsidP="00F3788C">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r w:rsidRPr="00F3788C">
        <w:rPr>
          <w:rFonts w:cs="Arial"/>
          <w:b/>
          <w:sz w:val="52"/>
          <w:szCs w:val="52"/>
        </w:rPr>
        <w:t>OD</w:t>
      </w:r>
      <w:r w:rsidR="00057526">
        <w:rPr>
          <w:rFonts w:cs="Arial"/>
          <w:b/>
          <w:sz w:val="52"/>
          <w:szCs w:val="52"/>
        </w:rPr>
        <w:t>POTS-37</w:t>
      </w:r>
      <w:r w:rsidRPr="009D2702">
        <w:rPr>
          <w:rFonts w:cs="Arial"/>
          <w:b/>
          <w:sz w:val="52"/>
          <w:szCs w:val="52"/>
        </w:rPr>
        <w:t>/202</w:t>
      </w:r>
      <w:r>
        <w:rPr>
          <w:rFonts w:cs="Arial"/>
          <w:b/>
          <w:sz w:val="52"/>
          <w:szCs w:val="52"/>
        </w:rPr>
        <w:t>2</w:t>
      </w:r>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103168">
      <w:pPr>
        <w:jc w:val="center"/>
        <w:rPr>
          <w:rFonts w:cs="Arial"/>
          <w:b/>
          <w:sz w:val="52"/>
          <w:szCs w:val="52"/>
        </w:rPr>
      </w:pPr>
      <w:r w:rsidRPr="009D2702">
        <w:rPr>
          <w:rFonts w:cs="Arial"/>
          <w:b/>
          <w:sz w:val="52"/>
          <w:szCs w:val="52"/>
        </w:rPr>
        <w:t>NAVODILA ZA PRIPRAVO PONUDBE ZA JAVNO NAROČILO PO ODPRTEM POSTOPKU Z OZNAKO</w:t>
      </w:r>
    </w:p>
    <w:p w14:paraId="467B869E" w14:textId="48D167FF" w:rsidR="00C620C9" w:rsidRPr="009D2702" w:rsidRDefault="00F43709" w:rsidP="00C620C9">
      <w:pPr>
        <w:jc w:val="center"/>
        <w:rPr>
          <w:rFonts w:cs="Arial"/>
          <w:b/>
          <w:sz w:val="52"/>
          <w:szCs w:val="52"/>
        </w:rPr>
      </w:pPr>
      <w:r w:rsidRPr="009D2702">
        <w:rPr>
          <w:rFonts w:cs="Arial"/>
          <w:b/>
          <w:sz w:val="52"/>
          <w:szCs w:val="52"/>
        </w:rPr>
        <w:t>OD</w:t>
      </w:r>
      <w:r w:rsidR="00057526">
        <w:rPr>
          <w:rFonts w:cs="Arial"/>
          <w:b/>
          <w:sz w:val="52"/>
          <w:szCs w:val="52"/>
        </w:rPr>
        <w:t>POTS-37</w:t>
      </w:r>
      <w:r w:rsidRPr="009D2702">
        <w:rPr>
          <w:rFonts w:cs="Arial"/>
          <w:b/>
          <w:sz w:val="52"/>
          <w:szCs w:val="52"/>
        </w:rPr>
        <w:t>/20</w:t>
      </w:r>
      <w:r w:rsidR="00F277FC" w:rsidRPr="009D2702">
        <w:rPr>
          <w:rFonts w:cs="Arial"/>
          <w:b/>
          <w:sz w:val="52"/>
          <w:szCs w:val="52"/>
        </w:rPr>
        <w:t>2</w:t>
      </w:r>
      <w:r w:rsidR="00E00D2E">
        <w:rPr>
          <w:rFonts w:cs="Arial"/>
          <w:b/>
          <w:sz w:val="52"/>
          <w:szCs w:val="52"/>
        </w:rPr>
        <w:t>2</w:t>
      </w:r>
    </w:p>
    <w:p w14:paraId="286C72E1" w14:textId="77777777" w:rsidR="00C620C9" w:rsidRPr="009D2702" w:rsidRDefault="00C620C9" w:rsidP="00132665">
      <w:pPr>
        <w:rPr>
          <w:rFonts w:cs="Arial"/>
          <w:lang w:val="pl-PL"/>
        </w:rPr>
      </w:pPr>
    </w:p>
    <w:p w14:paraId="637FDE81" w14:textId="77777777" w:rsidR="005C62FF" w:rsidRPr="009D2702" w:rsidRDefault="007658A4" w:rsidP="00132665">
      <w:pPr>
        <w:rPr>
          <w:rFonts w:cs="Arial"/>
          <w:b/>
        </w:rPr>
      </w:pPr>
      <w:r w:rsidRPr="009D2702">
        <w:rPr>
          <w:rFonts w:cs="Arial"/>
          <w:b/>
        </w:rPr>
        <w:br w:type="page"/>
      </w:r>
      <w:r w:rsidR="005C62FF" w:rsidRPr="009D2702">
        <w:rPr>
          <w:rFonts w:cs="Arial"/>
          <w:b/>
        </w:rPr>
        <w:lastRenderedPageBreak/>
        <w:t>KAZALO</w:t>
      </w:r>
    </w:p>
    <w:p w14:paraId="3B87E09E" w14:textId="77777777" w:rsidR="005C62FF" w:rsidRPr="00D76C7D" w:rsidRDefault="005C62FF" w:rsidP="00132665">
      <w:pPr>
        <w:rPr>
          <w:rFonts w:cs="Arial"/>
          <w:szCs w:val="20"/>
        </w:rPr>
      </w:pPr>
    </w:p>
    <w:p w14:paraId="4194ED1B" w14:textId="5892C70B" w:rsidR="00CC4B03" w:rsidRDefault="004461FD">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r>
        <w:rPr>
          <w:rFonts w:cs="Arial"/>
          <w:bCs w:val="0"/>
          <w:caps/>
        </w:rPr>
        <w:fldChar w:fldCharType="begin"/>
      </w:r>
      <w:r>
        <w:rPr>
          <w:rFonts w:cs="Arial"/>
          <w:bCs w:val="0"/>
          <w:caps/>
        </w:rPr>
        <w:instrText xml:space="preserve"> TOC \o "1-3" \h \z \u </w:instrText>
      </w:r>
      <w:r>
        <w:rPr>
          <w:rFonts w:cs="Arial"/>
          <w:bCs w:val="0"/>
          <w:caps/>
        </w:rPr>
        <w:fldChar w:fldCharType="separate"/>
      </w:r>
      <w:hyperlink w:anchor="_Toc114063643" w:history="1">
        <w:r w:rsidR="00CC4B03" w:rsidRPr="00C5659B">
          <w:rPr>
            <w:rStyle w:val="Hiperpovezava"/>
            <w:noProof/>
          </w:rPr>
          <w:t>1.</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NAROČNIK</w:t>
        </w:r>
        <w:r w:rsidR="00CC4B03">
          <w:rPr>
            <w:noProof/>
            <w:webHidden/>
          </w:rPr>
          <w:tab/>
        </w:r>
        <w:r w:rsidR="00CC4B03">
          <w:rPr>
            <w:noProof/>
            <w:webHidden/>
          </w:rPr>
          <w:fldChar w:fldCharType="begin"/>
        </w:r>
        <w:r w:rsidR="00CC4B03">
          <w:rPr>
            <w:noProof/>
            <w:webHidden/>
          </w:rPr>
          <w:instrText xml:space="preserve"> PAGEREF _Toc114063643 \h </w:instrText>
        </w:r>
        <w:r w:rsidR="00CC4B03">
          <w:rPr>
            <w:noProof/>
            <w:webHidden/>
          </w:rPr>
        </w:r>
        <w:r w:rsidR="00CC4B03">
          <w:rPr>
            <w:noProof/>
            <w:webHidden/>
          </w:rPr>
          <w:fldChar w:fldCharType="separate"/>
        </w:r>
        <w:r w:rsidR="00CC4B03">
          <w:rPr>
            <w:noProof/>
            <w:webHidden/>
          </w:rPr>
          <w:t>4</w:t>
        </w:r>
        <w:r w:rsidR="00CC4B03">
          <w:rPr>
            <w:noProof/>
            <w:webHidden/>
          </w:rPr>
          <w:fldChar w:fldCharType="end"/>
        </w:r>
      </w:hyperlink>
    </w:p>
    <w:p w14:paraId="09590279" w14:textId="5DECF9C8" w:rsidR="00CC4B03" w:rsidRDefault="0075720B">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4063644" w:history="1">
        <w:r w:rsidR="00CC4B03" w:rsidRPr="00C5659B">
          <w:rPr>
            <w:rStyle w:val="Hiperpovezava"/>
            <w:noProof/>
          </w:rPr>
          <w:t>2.</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OZNAKA IN PREDMET JAVNEGA NAROČILA</w:t>
        </w:r>
        <w:r w:rsidR="00CC4B03">
          <w:rPr>
            <w:noProof/>
            <w:webHidden/>
          </w:rPr>
          <w:tab/>
        </w:r>
        <w:r w:rsidR="00CC4B03">
          <w:rPr>
            <w:noProof/>
            <w:webHidden/>
          </w:rPr>
          <w:fldChar w:fldCharType="begin"/>
        </w:r>
        <w:r w:rsidR="00CC4B03">
          <w:rPr>
            <w:noProof/>
            <w:webHidden/>
          </w:rPr>
          <w:instrText xml:space="preserve"> PAGEREF _Toc114063644 \h </w:instrText>
        </w:r>
        <w:r w:rsidR="00CC4B03">
          <w:rPr>
            <w:noProof/>
            <w:webHidden/>
          </w:rPr>
        </w:r>
        <w:r w:rsidR="00CC4B03">
          <w:rPr>
            <w:noProof/>
            <w:webHidden/>
          </w:rPr>
          <w:fldChar w:fldCharType="separate"/>
        </w:r>
        <w:r w:rsidR="00CC4B03">
          <w:rPr>
            <w:noProof/>
            <w:webHidden/>
          </w:rPr>
          <w:t>4</w:t>
        </w:r>
        <w:r w:rsidR="00CC4B03">
          <w:rPr>
            <w:noProof/>
            <w:webHidden/>
          </w:rPr>
          <w:fldChar w:fldCharType="end"/>
        </w:r>
      </w:hyperlink>
    </w:p>
    <w:p w14:paraId="36C09162" w14:textId="4C4DDF74" w:rsidR="00CC4B03" w:rsidRDefault="0075720B">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4063645" w:history="1">
        <w:r w:rsidR="00CC4B03" w:rsidRPr="00C5659B">
          <w:rPr>
            <w:rStyle w:val="Hiperpovezava"/>
            <w:noProof/>
          </w:rPr>
          <w:t>3.</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NAČIN ODDAJE JAVNEGA NAROČILA</w:t>
        </w:r>
        <w:r w:rsidR="00CC4B03">
          <w:rPr>
            <w:noProof/>
            <w:webHidden/>
          </w:rPr>
          <w:tab/>
        </w:r>
        <w:r w:rsidR="00CC4B03">
          <w:rPr>
            <w:noProof/>
            <w:webHidden/>
          </w:rPr>
          <w:fldChar w:fldCharType="begin"/>
        </w:r>
        <w:r w:rsidR="00CC4B03">
          <w:rPr>
            <w:noProof/>
            <w:webHidden/>
          </w:rPr>
          <w:instrText xml:space="preserve"> PAGEREF _Toc114063645 \h </w:instrText>
        </w:r>
        <w:r w:rsidR="00CC4B03">
          <w:rPr>
            <w:noProof/>
            <w:webHidden/>
          </w:rPr>
        </w:r>
        <w:r w:rsidR="00CC4B03">
          <w:rPr>
            <w:noProof/>
            <w:webHidden/>
          </w:rPr>
          <w:fldChar w:fldCharType="separate"/>
        </w:r>
        <w:r w:rsidR="00CC4B03">
          <w:rPr>
            <w:noProof/>
            <w:webHidden/>
          </w:rPr>
          <w:t>4</w:t>
        </w:r>
        <w:r w:rsidR="00CC4B03">
          <w:rPr>
            <w:noProof/>
            <w:webHidden/>
          </w:rPr>
          <w:fldChar w:fldCharType="end"/>
        </w:r>
      </w:hyperlink>
    </w:p>
    <w:p w14:paraId="149623A3" w14:textId="448D652F" w:rsidR="00CC4B03" w:rsidRDefault="0075720B">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4063646" w:history="1">
        <w:r w:rsidR="00CC4B03" w:rsidRPr="00C5659B">
          <w:rPr>
            <w:rStyle w:val="Hiperpovezava"/>
            <w:noProof/>
          </w:rPr>
          <w:t>4.</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ROK IN NAČIN PREDLOŽITVE PONUDBE</w:t>
        </w:r>
        <w:r w:rsidR="00CC4B03">
          <w:rPr>
            <w:noProof/>
            <w:webHidden/>
          </w:rPr>
          <w:tab/>
        </w:r>
        <w:r w:rsidR="00CC4B03">
          <w:rPr>
            <w:noProof/>
            <w:webHidden/>
          </w:rPr>
          <w:fldChar w:fldCharType="begin"/>
        </w:r>
        <w:r w:rsidR="00CC4B03">
          <w:rPr>
            <w:noProof/>
            <w:webHidden/>
          </w:rPr>
          <w:instrText xml:space="preserve"> PAGEREF _Toc114063646 \h </w:instrText>
        </w:r>
        <w:r w:rsidR="00CC4B03">
          <w:rPr>
            <w:noProof/>
            <w:webHidden/>
          </w:rPr>
        </w:r>
        <w:r w:rsidR="00CC4B03">
          <w:rPr>
            <w:noProof/>
            <w:webHidden/>
          </w:rPr>
          <w:fldChar w:fldCharType="separate"/>
        </w:r>
        <w:r w:rsidR="00CC4B03">
          <w:rPr>
            <w:noProof/>
            <w:webHidden/>
          </w:rPr>
          <w:t>5</w:t>
        </w:r>
        <w:r w:rsidR="00CC4B03">
          <w:rPr>
            <w:noProof/>
            <w:webHidden/>
          </w:rPr>
          <w:fldChar w:fldCharType="end"/>
        </w:r>
      </w:hyperlink>
    </w:p>
    <w:p w14:paraId="5EE1DF2F" w14:textId="1C74F0FB" w:rsidR="00CC4B03" w:rsidRDefault="0075720B">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4063647" w:history="1">
        <w:r w:rsidR="00CC4B03" w:rsidRPr="00C5659B">
          <w:rPr>
            <w:rStyle w:val="Hiperpovezava"/>
            <w:noProof/>
          </w:rPr>
          <w:t>5.</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INFORMACIJE V ZVEZI Z ODPIRANJEM PONUDB</w:t>
        </w:r>
        <w:r w:rsidR="00CC4B03">
          <w:rPr>
            <w:noProof/>
            <w:webHidden/>
          </w:rPr>
          <w:tab/>
        </w:r>
        <w:r w:rsidR="00CC4B03">
          <w:rPr>
            <w:noProof/>
            <w:webHidden/>
          </w:rPr>
          <w:fldChar w:fldCharType="begin"/>
        </w:r>
        <w:r w:rsidR="00CC4B03">
          <w:rPr>
            <w:noProof/>
            <w:webHidden/>
          </w:rPr>
          <w:instrText xml:space="preserve"> PAGEREF _Toc114063647 \h </w:instrText>
        </w:r>
        <w:r w:rsidR="00CC4B03">
          <w:rPr>
            <w:noProof/>
            <w:webHidden/>
          </w:rPr>
        </w:r>
        <w:r w:rsidR="00CC4B03">
          <w:rPr>
            <w:noProof/>
            <w:webHidden/>
          </w:rPr>
          <w:fldChar w:fldCharType="separate"/>
        </w:r>
        <w:r w:rsidR="00CC4B03">
          <w:rPr>
            <w:noProof/>
            <w:webHidden/>
          </w:rPr>
          <w:t>5</w:t>
        </w:r>
        <w:r w:rsidR="00CC4B03">
          <w:rPr>
            <w:noProof/>
            <w:webHidden/>
          </w:rPr>
          <w:fldChar w:fldCharType="end"/>
        </w:r>
      </w:hyperlink>
    </w:p>
    <w:p w14:paraId="1A3BE60B" w14:textId="5BD506A7" w:rsidR="00CC4B03" w:rsidRDefault="0075720B">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4063648" w:history="1">
        <w:r w:rsidR="00CC4B03" w:rsidRPr="00C5659B">
          <w:rPr>
            <w:rStyle w:val="Hiperpovezava"/>
            <w:noProof/>
          </w:rPr>
          <w:t>6.</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PRAVNA PODLAGA</w:t>
        </w:r>
        <w:r w:rsidR="00CC4B03">
          <w:rPr>
            <w:noProof/>
            <w:webHidden/>
          </w:rPr>
          <w:tab/>
        </w:r>
        <w:r w:rsidR="00CC4B03">
          <w:rPr>
            <w:noProof/>
            <w:webHidden/>
          </w:rPr>
          <w:fldChar w:fldCharType="begin"/>
        </w:r>
        <w:r w:rsidR="00CC4B03">
          <w:rPr>
            <w:noProof/>
            <w:webHidden/>
          </w:rPr>
          <w:instrText xml:space="preserve"> PAGEREF _Toc114063648 \h </w:instrText>
        </w:r>
        <w:r w:rsidR="00CC4B03">
          <w:rPr>
            <w:noProof/>
            <w:webHidden/>
          </w:rPr>
        </w:r>
        <w:r w:rsidR="00CC4B03">
          <w:rPr>
            <w:noProof/>
            <w:webHidden/>
          </w:rPr>
          <w:fldChar w:fldCharType="separate"/>
        </w:r>
        <w:r w:rsidR="00CC4B03">
          <w:rPr>
            <w:noProof/>
            <w:webHidden/>
          </w:rPr>
          <w:t>5</w:t>
        </w:r>
        <w:r w:rsidR="00CC4B03">
          <w:rPr>
            <w:noProof/>
            <w:webHidden/>
          </w:rPr>
          <w:fldChar w:fldCharType="end"/>
        </w:r>
      </w:hyperlink>
    </w:p>
    <w:p w14:paraId="06F4F0EB" w14:textId="332F49F8" w:rsidR="00CC4B03" w:rsidRDefault="0075720B">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4063649" w:history="1">
        <w:r w:rsidR="00CC4B03" w:rsidRPr="00C5659B">
          <w:rPr>
            <w:rStyle w:val="Hiperpovezava"/>
            <w:noProof/>
          </w:rPr>
          <w:t>7.</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TEMELJNA PRAVILA ZA DOSTOP, OBVESTILA IN POJASNILA VEZANA NA DOKUMENTACIJO V ZVEZI Z ODDAJO JAVNEGA NAROČILA</w:t>
        </w:r>
        <w:r w:rsidR="00CC4B03">
          <w:rPr>
            <w:noProof/>
            <w:webHidden/>
          </w:rPr>
          <w:tab/>
        </w:r>
        <w:r w:rsidR="00CC4B03">
          <w:rPr>
            <w:noProof/>
            <w:webHidden/>
          </w:rPr>
          <w:fldChar w:fldCharType="begin"/>
        </w:r>
        <w:r w:rsidR="00CC4B03">
          <w:rPr>
            <w:noProof/>
            <w:webHidden/>
          </w:rPr>
          <w:instrText xml:space="preserve"> PAGEREF _Toc114063649 \h </w:instrText>
        </w:r>
        <w:r w:rsidR="00CC4B03">
          <w:rPr>
            <w:noProof/>
            <w:webHidden/>
          </w:rPr>
        </w:r>
        <w:r w:rsidR="00CC4B03">
          <w:rPr>
            <w:noProof/>
            <w:webHidden/>
          </w:rPr>
          <w:fldChar w:fldCharType="separate"/>
        </w:r>
        <w:r w:rsidR="00CC4B03">
          <w:rPr>
            <w:noProof/>
            <w:webHidden/>
          </w:rPr>
          <w:t>6</w:t>
        </w:r>
        <w:r w:rsidR="00CC4B03">
          <w:rPr>
            <w:noProof/>
            <w:webHidden/>
          </w:rPr>
          <w:fldChar w:fldCharType="end"/>
        </w:r>
      </w:hyperlink>
    </w:p>
    <w:p w14:paraId="7DCB0E55" w14:textId="6B8E5B07" w:rsidR="00CC4B03" w:rsidRDefault="0075720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4063650" w:history="1">
        <w:r w:rsidR="00CC4B03" w:rsidRPr="00C5659B">
          <w:rPr>
            <w:rStyle w:val="Hiperpovezava"/>
            <w:noProof/>
          </w:rPr>
          <w:t>7.1</w:t>
        </w:r>
        <w:r w:rsidR="00CC4B03">
          <w:rPr>
            <w:rFonts w:asciiTheme="minorHAnsi" w:eastAsiaTheme="minorEastAsia" w:hAnsiTheme="minorHAnsi" w:cstheme="minorBidi"/>
            <w:noProof/>
            <w:sz w:val="22"/>
            <w:szCs w:val="22"/>
            <w:lang w:eastAsia="sl-SI"/>
          </w:rPr>
          <w:tab/>
        </w:r>
        <w:r w:rsidR="00CC4B03" w:rsidRPr="00C5659B">
          <w:rPr>
            <w:rStyle w:val="Hiperpovezava"/>
            <w:noProof/>
          </w:rPr>
          <w:t>Dostop do dokumentacije v zvezi z oddajo javnega naročila</w:t>
        </w:r>
        <w:r w:rsidR="00CC4B03">
          <w:rPr>
            <w:noProof/>
            <w:webHidden/>
          </w:rPr>
          <w:tab/>
        </w:r>
        <w:r w:rsidR="00CC4B03">
          <w:rPr>
            <w:noProof/>
            <w:webHidden/>
          </w:rPr>
          <w:fldChar w:fldCharType="begin"/>
        </w:r>
        <w:r w:rsidR="00CC4B03">
          <w:rPr>
            <w:noProof/>
            <w:webHidden/>
          </w:rPr>
          <w:instrText xml:space="preserve"> PAGEREF _Toc114063650 \h </w:instrText>
        </w:r>
        <w:r w:rsidR="00CC4B03">
          <w:rPr>
            <w:noProof/>
            <w:webHidden/>
          </w:rPr>
        </w:r>
        <w:r w:rsidR="00CC4B03">
          <w:rPr>
            <w:noProof/>
            <w:webHidden/>
          </w:rPr>
          <w:fldChar w:fldCharType="separate"/>
        </w:r>
        <w:r w:rsidR="00CC4B03">
          <w:rPr>
            <w:noProof/>
            <w:webHidden/>
          </w:rPr>
          <w:t>6</w:t>
        </w:r>
        <w:r w:rsidR="00CC4B03">
          <w:rPr>
            <w:noProof/>
            <w:webHidden/>
          </w:rPr>
          <w:fldChar w:fldCharType="end"/>
        </w:r>
      </w:hyperlink>
    </w:p>
    <w:p w14:paraId="71F1BE19" w14:textId="184816EB" w:rsidR="00CC4B03" w:rsidRDefault="0075720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4063651" w:history="1">
        <w:r w:rsidR="00CC4B03" w:rsidRPr="00C5659B">
          <w:rPr>
            <w:rStyle w:val="Hiperpovezava"/>
            <w:noProof/>
          </w:rPr>
          <w:t>7.2</w:t>
        </w:r>
        <w:r w:rsidR="00CC4B03">
          <w:rPr>
            <w:rFonts w:asciiTheme="minorHAnsi" w:eastAsiaTheme="minorEastAsia" w:hAnsiTheme="minorHAnsi" w:cstheme="minorBidi"/>
            <w:noProof/>
            <w:sz w:val="22"/>
            <w:szCs w:val="22"/>
            <w:lang w:eastAsia="sl-SI"/>
          </w:rPr>
          <w:tab/>
        </w:r>
        <w:r w:rsidR="00CC4B03" w:rsidRPr="00C5659B">
          <w:rPr>
            <w:rStyle w:val="Hiperpovezava"/>
            <w:noProof/>
          </w:rPr>
          <w:t>Obvestila in pojasnila vezana na dokumentacijo v zvezi z oddajo javnega naročila</w:t>
        </w:r>
        <w:r w:rsidR="00CC4B03">
          <w:rPr>
            <w:noProof/>
            <w:webHidden/>
          </w:rPr>
          <w:tab/>
        </w:r>
        <w:r w:rsidR="00CC4B03">
          <w:rPr>
            <w:noProof/>
            <w:webHidden/>
          </w:rPr>
          <w:fldChar w:fldCharType="begin"/>
        </w:r>
        <w:r w:rsidR="00CC4B03">
          <w:rPr>
            <w:noProof/>
            <w:webHidden/>
          </w:rPr>
          <w:instrText xml:space="preserve"> PAGEREF _Toc114063651 \h </w:instrText>
        </w:r>
        <w:r w:rsidR="00CC4B03">
          <w:rPr>
            <w:noProof/>
            <w:webHidden/>
          </w:rPr>
        </w:r>
        <w:r w:rsidR="00CC4B03">
          <w:rPr>
            <w:noProof/>
            <w:webHidden/>
          </w:rPr>
          <w:fldChar w:fldCharType="separate"/>
        </w:r>
        <w:r w:rsidR="00CC4B03">
          <w:rPr>
            <w:noProof/>
            <w:webHidden/>
          </w:rPr>
          <w:t>6</w:t>
        </w:r>
        <w:r w:rsidR="00CC4B03">
          <w:rPr>
            <w:noProof/>
            <w:webHidden/>
          </w:rPr>
          <w:fldChar w:fldCharType="end"/>
        </w:r>
      </w:hyperlink>
    </w:p>
    <w:p w14:paraId="6216C296" w14:textId="1617DC7D" w:rsidR="00CC4B03" w:rsidRDefault="0075720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4063652" w:history="1">
        <w:r w:rsidR="00CC4B03" w:rsidRPr="00C5659B">
          <w:rPr>
            <w:rStyle w:val="Hiperpovezava"/>
            <w:noProof/>
          </w:rPr>
          <w:t>7.3</w:t>
        </w:r>
        <w:r w:rsidR="00CC4B03">
          <w:rPr>
            <w:rFonts w:asciiTheme="minorHAnsi" w:eastAsiaTheme="minorEastAsia" w:hAnsiTheme="minorHAnsi" w:cstheme="minorBidi"/>
            <w:noProof/>
            <w:sz w:val="22"/>
            <w:szCs w:val="22"/>
            <w:lang w:eastAsia="sl-SI"/>
          </w:rPr>
          <w:tab/>
        </w:r>
        <w:r w:rsidR="00CC4B03" w:rsidRPr="00C5659B">
          <w:rPr>
            <w:rStyle w:val="Hiperpovezava"/>
            <w:noProof/>
          </w:rPr>
          <w:t>Neobvezen ogled</w:t>
        </w:r>
        <w:r w:rsidR="00CC4B03">
          <w:rPr>
            <w:noProof/>
            <w:webHidden/>
          </w:rPr>
          <w:tab/>
        </w:r>
        <w:r w:rsidR="00CC4B03">
          <w:rPr>
            <w:noProof/>
            <w:webHidden/>
          </w:rPr>
          <w:fldChar w:fldCharType="begin"/>
        </w:r>
        <w:r w:rsidR="00CC4B03">
          <w:rPr>
            <w:noProof/>
            <w:webHidden/>
          </w:rPr>
          <w:instrText xml:space="preserve"> PAGEREF _Toc114063652 \h </w:instrText>
        </w:r>
        <w:r w:rsidR="00CC4B03">
          <w:rPr>
            <w:noProof/>
            <w:webHidden/>
          </w:rPr>
        </w:r>
        <w:r w:rsidR="00CC4B03">
          <w:rPr>
            <w:noProof/>
            <w:webHidden/>
          </w:rPr>
          <w:fldChar w:fldCharType="separate"/>
        </w:r>
        <w:r w:rsidR="00CC4B03">
          <w:rPr>
            <w:noProof/>
            <w:webHidden/>
          </w:rPr>
          <w:t>6</w:t>
        </w:r>
        <w:r w:rsidR="00CC4B03">
          <w:rPr>
            <w:noProof/>
            <w:webHidden/>
          </w:rPr>
          <w:fldChar w:fldCharType="end"/>
        </w:r>
      </w:hyperlink>
    </w:p>
    <w:p w14:paraId="1E33D7ED" w14:textId="374C8712" w:rsidR="00CC4B03" w:rsidRDefault="0075720B">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4063653" w:history="1">
        <w:r w:rsidR="00CC4B03" w:rsidRPr="00C5659B">
          <w:rPr>
            <w:rStyle w:val="Hiperpovezava"/>
            <w:noProof/>
          </w:rPr>
          <w:t>8.</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SESTAVA DOKUMENTACIJE V ZVEZI Z ODDAJO JAVNEGA NAROČILA</w:t>
        </w:r>
        <w:r w:rsidR="00CC4B03">
          <w:rPr>
            <w:noProof/>
            <w:webHidden/>
          </w:rPr>
          <w:tab/>
        </w:r>
        <w:r w:rsidR="00CC4B03">
          <w:rPr>
            <w:noProof/>
            <w:webHidden/>
          </w:rPr>
          <w:fldChar w:fldCharType="begin"/>
        </w:r>
        <w:r w:rsidR="00CC4B03">
          <w:rPr>
            <w:noProof/>
            <w:webHidden/>
          </w:rPr>
          <w:instrText xml:space="preserve"> PAGEREF _Toc114063653 \h </w:instrText>
        </w:r>
        <w:r w:rsidR="00CC4B03">
          <w:rPr>
            <w:noProof/>
            <w:webHidden/>
          </w:rPr>
        </w:r>
        <w:r w:rsidR="00CC4B03">
          <w:rPr>
            <w:noProof/>
            <w:webHidden/>
          </w:rPr>
          <w:fldChar w:fldCharType="separate"/>
        </w:r>
        <w:r w:rsidR="00CC4B03">
          <w:rPr>
            <w:noProof/>
            <w:webHidden/>
          </w:rPr>
          <w:t>6</w:t>
        </w:r>
        <w:r w:rsidR="00CC4B03">
          <w:rPr>
            <w:noProof/>
            <w:webHidden/>
          </w:rPr>
          <w:fldChar w:fldCharType="end"/>
        </w:r>
      </w:hyperlink>
    </w:p>
    <w:p w14:paraId="45EF53FF" w14:textId="147EF321" w:rsidR="00CC4B03" w:rsidRDefault="0075720B">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4063654" w:history="1">
        <w:r w:rsidR="00CC4B03" w:rsidRPr="00C5659B">
          <w:rPr>
            <w:rStyle w:val="Hiperpovezava"/>
            <w:noProof/>
          </w:rPr>
          <w:t>9.</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UGOTAVLJANJE SPOSOBNOSTI ZA SODELOVANJE V POSTOPKU ODDAJE JAVNEGA NAROČILA IN DOKAZILA</w:t>
        </w:r>
        <w:r w:rsidR="00CC4B03">
          <w:rPr>
            <w:noProof/>
            <w:webHidden/>
          </w:rPr>
          <w:tab/>
        </w:r>
        <w:r w:rsidR="00CC4B03">
          <w:rPr>
            <w:noProof/>
            <w:webHidden/>
          </w:rPr>
          <w:fldChar w:fldCharType="begin"/>
        </w:r>
        <w:r w:rsidR="00CC4B03">
          <w:rPr>
            <w:noProof/>
            <w:webHidden/>
          </w:rPr>
          <w:instrText xml:space="preserve"> PAGEREF _Toc114063654 \h </w:instrText>
        </w:r>
        <w:r w:rsidR="00CC4B03">
          <w:rPr>
            <w:noProof/>
            <w:webHidden/>
          </w:rPr>
        </w:r>
        <w:r w:rsidR="00CC4B03">
          <w:rPr>
            <w:noProof/>
            <w:webHidden/>
          </w:rPr>
          <w:fldChar w:fldCharType="separate"/>
        </w:r>
        <w:r w:rsidR="00CC4B03">
          <w:rPr>
            <w:noProof/>
            <w:webHidden/>
          </w:rPr>
          <w:t>6</w:t>
        </w:r>
        <w:r w:rsidR="00CC4B03">
          <w:rPr>
            <w:noProof/>
            <w:webHidden/>
          </w:rPr>
          <w:fldChar w:fldCharType="end"/>
        </w:r>
      </w:hyperlink>
    </w:p>
    <w:p w14:paraId="0976409F" w14:textId="389C871F" w:rsidR="00CC4B03" w:rsidRDefault="0075720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4063655" w:history="1">
        <w:r w:rsidR="00CC4B03" w:rsidRPr="00C5659B">
          <w:rPr>
            <w:rStyle w:val="Hiperpovezava"/>
            <w:noProof/>
          </w:rPr>
          <w:t>9.1</w:t>
        </w:r>
        <w:r w:rsidR="00CC4B03">
          <w:rPr>
            <w:rFonts w:asciiTheme="minorHAnsi" w:eastAsiaTheme="minorEastAsia" w:hAnsiTheme="minorHAnsi" w:cstheme="minorBidi"/>
            <w:noProof/>
            <w:sz w:val="22"/>
            <w:szCs w:val="22"/>
            <w:lang w:eastAsia="sl-SI"/>
          </w:rPr>
          <w:tab/>
        </w:r>
        <w:r w:rsidR="00CC4B03" w:rsidRPr="00C5659B">
          <w:rPr>
            <w:rStyle w:val="Hiperpovezava"/>
            <w:noProof/>
          </w:rPr>
          <w:t>Razlogi za izključitev</w:t>
        </w:r>
        <w:r w:rsidR="00CC4B03">
          <w:rPr>
            <w:noProof/>
            <w:webHidden/>
          </w:rPr>
          <w:tab/>
        </w:r>
        <w:r w:rsidR="00CC4B03">
          <w:rPr>
            <w:noProof/>
            <w:webHidden/>
          </w:rPr>
          <w:fldChar w:fldCharType="begin"/>
        </w:r>
        <w:r w:rsidR="00CC4B03">
          <w:rPr>
            <w:noProof/>
            <w:webHidden/>
          </w:rPr>
          <w:instrText xml:space="preserve"> PAGEREF _Toc114063655 \h </w:instrText>
        </w:r>
        <w:r w:rsidR="00CC4B03">
          <w:rPr>
            <w:noProof/>
            <w:webHidden/>
          </w:rPr>
        </w:r>
        <w:r w:rsidR="00CC4B03">
          <w:rPr>
            <w:noProof/>
            <w:webHidden/>
          </w:rPr>
          <w:fldChar w:fldCharType="separate"/>
        </w:r>
        <w:r w:rsidR="00CC4B03">
          <w:rPr>
            <w:noProof/>
            <w:webHidden/>
          </w:rPr>
          <w:t>7</w:t>
        </w:r>
        <w:r w:rsidR="00CC4B03">
          <w:rPr>
            <w:noProof/>
            <w:webHidden/>
          </w:rPr>
          <w:fldChar w:fldCharType="end"/>
        </w:r>
      </w:hyperlink>
    </w:p>
    <w:p w14:paraId="1899C538" w14:textId="14F46ABA" w:rsidR="00CC4B03" w:rsidRDefault="0075720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4063656" w:history="1">
        <w:r w:rsidR="00CC4B03" w:rsidRPr="00C5659B">
          <w:rPr>
            <w:rStyle w:val="Hiperpovezava"/>
            <w:noProof/>
          </w:rPr>
          <w:t>9.2</w:t>
        </w:r>
        <w:r w:rsidR="00CC4B03">
          <w:rPr>
            <w:rFonts w:asciiTheme="minorHAnsi" w:eastAsiaTheme="minorEastAsia" w:hAnsiTheme="minorHAnsi" w:cstheme="minorBidi"/>
            <w:noProof/>
            <w:sz w:val="22"/>
            <w:szCs w:val="22"/>
            <w:lang w:eastAsia="sl-SI"/>
          </w:rPr>
          <w:tab/>
        </w:r>
        <w:r w:rsidR="00CC4B03" w:rsidRPr="00C5659B">
          <w:rPr>
            <w:rStyle w:val="Hiperpovezava"/>
            <w:noProof/>
          </w:rPr>
          <w:t>Ustreznost za opravljanje poklicne dejavnosti</w:t>
        </w:r>
        <w:r w:rsidR="00CC4B03">
          <w:rPr>
            <w:noProof/>
            <w:webHidden/>
          </w:rPr>
          <w:tab/>
        </w:r>
        <w:r w:rsidR="00CC4B03">
          <w:rPr>
            <w:noProof/>
            <w:webHidden/>
          </w:rPr>
          <w:fldChar w:fldCharType="begin"/>
        </w:r>
        <w:r w:rsidR="00CC4B03">
          <w:rPr>
            <w:noProof/>
            <w:webHidden/>
          </w:rPr>
          <w:instrText xml:space="preserve"> PAGEREF _Toc114063656 \h </w:instrText>
        </w:r>
        <w:r w:rsidR="00CC4B03">
          <w:rPr>
            <w:noProof/>
            <w:webHidden/>
          </w:rPr>
        </w:r>
        <w:r w:rsidR="00CC4B03">
          <w:rPr>
            <w:noProof/>
            <w:webHidden/>
          </w:rPr>
          <w:fldChar w:fldCharType="separate"/>
        </w:r>
        <w:r w:rsidR="00CC4B03">
          <w:rPr>
            <w:noProof/>
            <w:webHidden/>
          </w:rPr>
          <w:t>9</w:t>
        </w:r>
        <w:r w:rsidR="00CC4B03">
          <w:rPr>
            <w:noProof/>
            <w:webHidden/>
          </w:rPr>
          <w:fldChar w:fldCharType="end"/>
        </w:r>
      </w:hyperlink>
    </w:p>
    <w:p w14:paraId="5E2FA453" w14:textId="4E6EDC50" w:rsidR="00CC4B03" w:rsidRDefault="0075720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4063657" w:history="1">
        <w:r w:rsidR="00CC4B03" w:rsidRPr="00C5659B">
          <w:rPr>
            <w:rStyle w:val="Hiperpovezava"/>
            <w:noProof/>
          </w:rPr>
          <w:t>9.3</w:t>
        </w:r>
        <w:r w:rsidR="00CC4B03">
          <w:rPr>
            <w:rFonts w:asciiTheme="minorHAnsi" w:eastAsiaTheme="minorEastAsia" w:hAnsiTheme="minorHAnsi" w:cstheme="minorBidi"/>
            <w:noProof/>
            <w:sz w:val="22"/>
            <w:szCs w:val="22"/>
            <w:lang w:eastAsia="sl-SI"/>
          </w:rPr>
          <w:tab/>
        </w:r>
        <w:r w:rsidR="00CC4B03" w:rsidRPr="00C5659B">
          <w:rPr>
            <w:rStyle w:val="Hiperpovezava"/>
            <w:noProof/>
          </w:rPr>
          <w:t>Tehnična sposobnost</w:t>
        </w:r>
        <w:r w:rsidR="00CC4B03">
          <w:rPr>
            <w:noProof/>
            <w:webHidden/>
          </w:rPr>
          <w:tab/>
        </w:r>
        <w:r w:rsidR="00CC4B03">
          <w:rPr>
            <w:noProof/>
            <w:webHidden/>
          </w:rPr>
          <w:fldChar w:fldCharType="begin"/>
        </w:r>
        <w:r w:rsidR="00CC4B03">
          <w:rPr>
            <w:noProof/>
            <w:webHidden/>
          </w:rPr>
          <w:instrText xml:space="preserve"> PAGEREF _Toc114063657 \h </w:instrText>
        </w:r>
        <w:r w:rsidR="00CC4B03">
          <w:rPr>
            <w:noProof/>
            <w:webHidden/>
          </w:rPr>
        </w:r>
        <w:r w:rsidR="00CC4B03">
          <w:rPr>
            <w:noProof/>
            <w:webHidden/>
          </w:rPr>
          <w:fldChar w:fldCharType="separate"/>
        </w:r>
        <w:r w:rsidR="00CC4B03">
          <w:rPr>
            <w:noProof/>
            <w:webHidden/>
          </w:rPr>
          <w:t>9</w:t>
        </w:r>
        <w:r w:rsidR="00CC4B03">
          <w:rPr>
            <w:noProof/>
            <w:webHidden/>
          </w:rPr>
          <w:fldChar w:fldCharType="end"/>
        </w:r>
      </w:hyperlink>
    </w:p>
    <w:p w14:paraId="64BFD9B8" w14:textId="2834F1D8" w:rsidR="00CC4B03" w:rsidRDefault="0075720B">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4063658" w:history="1">
        <w:r w:rsidR="00CC4B03" w:rsidRPr="00C5659B">
          <w:rPr>
            <w:rStyle w:val="Hiperpovezava"/>
            <w:noProof/>
          </w:rPr>
          <w:t>10.</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MERILO</w:t>
        </w:r>
        <w:r w:rsidR="00CC4B03">
          <w:rPr>
            <w:noProof/>
            <w:webHidden/>
          </w:rPr>
          <w:tab/>
        </w:r>
        <w:r w:rsidR="00CC4B03">
          <w:rPr>
            <w:noProof/>
            <w:webHidden/>
          </w:rPr>
          <w:fldChar w:fldCharType="begin"/>
        </w:r>
        <w:r w:rsidR="00CC4B03">
          <w:rPr>
            <w:noProof/>
            <w:webHidden/>
          </w:rPr>
          <w:instrText xml:space="preserve"> PAGEREF _Toc114063658 \h </w:instrText>
        </w:r>
        <w:r w:rsidR="00CC4B03">
          <w:rPr>
            <w:noProof/>
            <w:webHidden/>
          </w:rPr>
        </w:r>
        <w:r w:rsidR="00CC4B03">
          <w:rPr>
            <w:noProof/>
            <w:webHidden/>
          </w:rPr>
          <w:fldChar w:fldCharType="separate"/>
        </w:r>
        <w:r w:rsidR="00CC4B03">
          <w:rPr>
            <w:noProof/>
            <w:webHidden/>
          </w:rPr>
          <w:t>10</w:t>
        </w:r>
        <w:r w:rsidR="00CC4B03">
          <w:rPr>
            <w:noProof/>
            <w:webHidden/>
          </w:rPr>
          <w:fldChar w:fldCharType="end"/>
        </w:r>
      </w:hyperlink>
    </w:p>
    <w:p w14:paraId="2F105251" w14:textId="69807180" w:rsidR="00CC4B03" w:rsidRDefault="0075720B">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4063659" w:history="1">
        <w:r w:rsidR="00CC4B03" w:rsidRPr="00C5659B">
          <w:rPr>
            <w:rStyle w:val="Hiperpovezava"/>
            <w:noProof/>
          </w:rPr>
          <w:t>11.</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PONUDBA</w:t>
        </w:r>
        <w:r w:rsidR="00CC4B03">
          <w:rPr>
            <w:noProof/>
            <w:webHidden/>
          </w:rPr>
          <w:tab/>
        </w:r>
        <w:r w:rsidR="00CC4B03">
          <w:rPr>
            <w:noProof/>
            <w:webHidden/>
          </w:rPr>
          <w:fldChar w:fldCharType="begin"/>
        </w:r>
        <w:r w:rsidR="00CC4B03">
          <w:rPr>
            <w:noProof/>
            <w:webHidden/>
          </w:rPr>
          <w:instrText xml:space="preserve"> PAGEREF _Toc114063659 \h </w:instrText>
        </w:r>
        <w:r w:rsidR="00CC4B03">
          <w:rPr>
            <w:noProof/>
            <w:webHidden/>
          </w:rPr>
        </w:r>
        <w:r w:rsidR="00CC4B03">
          <w:rPr>
            <w:noProof/>
            <w:webHidden/>
          </w:rPr>
          <w:fldChar w:fldCharType="separate"/>
        </w:r>
        <w:r w:rsidR="00CC4B03">
          <w:rPr>
            <w:noProof/>
            <w:webHidden/>
          </w:rPr>
          <w:t>10</w:t>
        </w:r>
        <w:r w:rsidR="00CC4B03">
          <w:rPr>
            <w:noProof/>
            <w:webHidden/>
          </w:rPr>
          <w:fldChar w:fldCharType="end"/>
        </w:r>
      </w:hyperlink>
    </w:p>
    <w:p w14:paraId="2032CB8A" w14:textId="489C3A98" w:rsidR="00CC4B03" w:rsidRDefault="0075720B">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4063660" w:history="1">
        <w:r w:rsidR="00CC4B03" w:rsidRPr="00C5659B">
          <w:rPr>
            <w:rStyle w:val="Hiperpovezava"/>
            <w:noProof/>
          </w:rPr>
          <w:t>11.1</w:t>
        </w:r>
        <w:r w:rsidR="00CC4B03">
          <w:rPr>
            <w:rFonts w:asciiTheme="minorHAnsi" w:eastAsiaTheme="minorEastAsia" w:hAnsiTheme="minorHAnsi" w:cstheme="minorBidi"/>
            <w:noProof/>
            <w:sz w:val="22"/>
            <w:szCs w:val="22"/>
            <w:lang w:eastAsia="sl-SI"/>
          </w:rPr>
          <w:tab/>
        </w:r>
        <w:r w:rsidR="00CC4B03" w:rsidRPr="00C5659B">
          <w:rPr>
            <w:rStyle w:val="Hiperpovezava"/>
            <w:noProof/>
          </w:rPr>
          <w:t>Ponudbena dokumentacija</w:t>
        </w:r>
        <w:r w:rsidR="00CC4B03">
          <w:rPr>
            <w:noProof/>
            <w:webHidden/>
          </w:rPr>
          <w:tab/>
        </w:r>
        <w:r w:rsidR="00CC4B03">
          <w:rPr>
            <w:noProof/>
            <w:webHidden/>
          </w:rPr>
          <w:fldChar w:fldCharType="begin"/>
        </w:r>
        <w:r w:rsidR="00CC4B03">
          <w:rPr>
            <w:noProof/>
            <w:webHidden/>
          </w:rPr>
          <w:instrText xml:space="preserve"> PAGEREF _Toc114063660 \h </w:instrText>
        </w:r>
        <w:r w:rsidR="00CC4B03">
          <w:rPr>
            <w:noProof/>
            <w:webHidden/>
          </w:rPr>
        </w:r>
        <w:r w:rsidR="00CC4B03">
          <w:rPr>
            <w:noProof/>
            <w:webHidden/>
          </w:rPr>
          <w:fldChar w:fldCharType="separate"/>
        </w:r>
        <w:r w:rsidR="00CC4B03">
          <w:rPr>
            <w:noProof/>
            <w:webHidden/>
          </w:rPr>
          <w:t>10</w:t>
        </w:r>
        <w:r w:rsidR="00CC4B03">
          <w:rPr>
            <w:noProof/>
            <w:webHidden/>
          </w:rPr>
          <w:fldChar w:fldCharType="end"/>
        </w:r>
      </w:hyperlink>
    </w:p>
    <w:p w14:paraId="57B72601" w14:textId="6E1E1D80" w:rsidR="00CC4B03" w:rsidRDefault="0075720B">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4063661" w:history="1">
        <w:r w:rsidR="00CC4B03" w:rsidRPr="00C5659B">
          <w:rPr>
            <w:rStyle w:val="Hiperpovezava"/>
            <w:noProof/>
          </w:rPr>
          <w:t>11.2</w:t>
        </w:r>
        <w:r w:rsidR="00CC4B03">
          <w:rPr>
            <w:rFonts w:asciiTheme="minorHAnsi" w:eastAsiaTheme="minorEastAsia" w:hAnsiTheme="minorHAnsi" w:cstheme="minorBidi"/>
            <w:noProof/>
            <w:sz w:val="22"/>
            <w:szCs w:val="22"/>
            <w:lang w:eastAsia="sl-SI"/>
          </w:rPr>
          <w:tab/>
        </w:r>
        <w:r w:rsidR="00CC4B03" w:rsidRPr="00C5659B">
          <w:rPr>
            <w:rStyle w:val="Hiperpovezava"/>
            <w:noProof/>
          </w:rPr>
          <w:t>Sestavljanje ponudbe</w:t>
        </w:r>
        <w:r w:rsidR="00CC4B03">
          <w:rPr>
            <w:noProof/>
            <w:webHidden/>
          </w:rPr>
          <w:tab/>
        </w:r>
        <w:r w:rsidR="00CC4B03">
          <w:rPr>
            <w:noProof/>
            <w:webHidden/>
          </w:rPr>
          <w:fldChar w:fldCharType="begin"/>
        </w:r>
        <w:r w:rsidR="00CC4B03">
          <w:rPr>
            <w:noProof/>
            <w:webHidden/>
          </w:rPr>
          <w:instrText xml:space="preserve"> PAGEREF _Toc114063661 \h </w:instrText>
        </w:r>
        <w:r w:rsidR="00CC4B03">
          <w:rPr>
            <w:noProof/>
            <w:webHidden/>
          </w:rPr>
        </w:r>
        <w:r w:rsidR="00CC4B03">
          <w:rPr>
            <w:noProof/>
            <w:webHidden/>
          </w:rPr>
          <w:fldChar w:fldCharType="separate"/>
        </w:r>
        <w:r w:rsidR="00CC4B03">
          <w:rPr>
            <w:noProof/>
            <w:webHidden/>
          </w:rPr>
          <w:t>10</w:t>
        </w:r>
        <w:r w:rsidR="00CC4B03">
          <w:rPr>
            <w:noProof/>
            <w:webHidden/>
          </w:rPr>
          <w:fldChar w:fldCharType="end"/>
        </w:r>
      </w:hyperlink>
    </w:p>
    <w:p w14:paraId="2839C909" w14:textId="0D27E6F6"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62" w:history="1">
        <w:r w:rsidR="00CC4B03" w:rsidRPr="00C5659B">
          <w:rPr>
            <w:rStyle w:val="Hiperpovezava"/>
            <w:noProof/>
          </w:rPr>
          <w:t>11.2.1</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ESPD</w:t>
        </w:r>
        <w:r w:rsidR="00CC4B03">
          <w:rPr>
            <w:noProof/>
            <w:webHidden/>
          </w:rPr>
          <w:tab/>
        </w:r>
        <w:r w:rsidR="00CC4B03">
          <w:rPr>
            <w:noProof/>
            <w:webHidden/>
          </w:rPr>
          <w:fldChar w:fldCharType="begin"/>
        </w:r>
        <w:r w:rsidR="00CC4B03">
          <w:rPr>
            <w:noProof/>
            <w:webHidden/>
          </w:rPr>
          <w:instrText xml:space="preserve"> PAGEREF _Toc114063662 \h </w:instrText>
        </w:r>
        <w:r w:rsidR="00CC4B03">
          <w:rPr>
            <w:noProof/>
            <w:webHidden/>
          </w:rPr>
        </w:r>
        <w:r w:rsidR="00CC4B03">
          <w:rPr>
            <w:noProof/>
            <w:webHidden/>
          </w:rPr>
          <w:fldChar w:fldCharType="separate"/>
        </w:r>
        <w:r w:rsidR="00CC4B03">
          <w:rPr>
            <w:noProof/>
            <w:webHidden/>
          </w:rPr>
          <w:t>10</w:t>
        </w:r>
        <w:r w:rsidR="00CC4B03">
          <w:rPr>
            <w:noProof/>
            <w:webHidden/>
          </w:rPr>
          <w:fldChar w:fldCharType="end"/>
        </w:r>
      </w:hyperlink>
    </w:p>
    <w:p w14:paraId="4BE21B7C" w14:textId="397959D1"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63" w:history="1">
        <w:r w:rsidR="00CC4B03" w:rsidRPr="00C5659B">
          <w:rPr>
            <w:rStyle w:val="Hiperpovezava"/>
            <w:noProof/>
          </w:rPr>
          <w:t>11.2.2</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Obrazec Predračun</w:t>
        </w:r>
        <w:r w:rsidR="00CC4B03">
          <w:rPr>
            <w:noProof/>
            <w:webHidden/>
          </w:rPr>
          <w:tab/>
        </w:r>
        <w:r w:rsidR="00CC4B03">
          <w:rPr>
            <w:noProof/>
            <w:webHidden/>
          </w:rPr>
          <w:fldChar w:fldCharType="begin"/>
        </w:r>
        <w:r w:rsidR="00CC4B03">
          <w:rPr>
            <w:noProof/>
            <w:webHidden/>
          </w:rPr>
          <w:instrText xml:space="preserve"> PAGEREF _Toc114063663 \h </w:instrText>
        </w:r>
        <w:r w:rsidR="00CC4B03">
          <w:rPr>
            <w:noProof/>
            <w:webHidden/>
          </w:rPr>
        </w:r>
        <w:r w:rsidR="00CC4B03">
          <w:rPr>
            <w:noProof/>
            <w:webHidden/>
          </w:rPr>
          <w:fldChar w:fldCharType="separate"/>
        </w:r>
        <w:r w:rsidR="00CC4B03">
          <w:rPr>
            <w:noProof/>
            <w:webHidden/>
          </w:rPr>
          <w:t>11</w:t>
        </w:r>
        <w:r w:rsidR="00CC4B03">
          <w:rPr>
            <w:noProof/>
            <w:webHidden/>
          </w:rPr>
          <w:fldChar w:fldCharType="end"/>
        </w:r>
      </w:hyperlink>
    </w:p>
    <w:p w14:paraId="3C454D3F" w14:textId="0EC68B24"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64" w:history="1">
        <w:r w:rsidR="00CC4B03" w:rsidRPr="00C5659B">
          <w:rPr>
            <w:rStyle w:val="Hiperpovezava"/>
            <w:noProof/>
          </w:rPr>
          <w:t>11.2.3</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Drugi dokumenti ponudbe</w:t>
        </w:r>
        <w:r w:rsidR="00CC4B03">
          <w:rPr>
            <w:noProof/>
            <w:webHidden/>
          </w:rPr>
          <w:tab/>
        </w:r>
        <w:r w:rsidR="00CC4B03">
          <w:rPr>
            <w:noProof/>
            <w:webHidden/>
          </w:rPr>
          <w:fldChar w:fldCharType="begin"/>
        </w:r>
        <w:r w:rsidR="00CC4B03">
          <w:rPr>
            <w:noProof/>
            <w:webHidden/>
          </w:rPr>
          <w:instrText xml:space="preserve"> PAGEREF _Toc114063664 \h </w:instrText>
        </w:r>
        <w:r w:rsidR="00CC4B03">
          <w:rPr>
            <w:noProof/>
            <w:webHidden/>
          </w:rPr>
        </w:r>
        <w:r w:rsidR="00CC4B03">
          <w:rPr>
            <w:noProof/>
            <w:webHidden/>
          </w:rPr>
          <w:fldChar w:fldCharType="separate"/>
        </w:r>
        <w:r w:rsidR="00CC4B03">
          <w:rPr>
            <w:noProof/>
            <w:webHidden/>
          </w:rPr>
          <w:t>11</w:t>
        </w:r>
        <w:r w:rsidR="00CC4B03">
          <w:rPr>
            <w:noProof/>
            <w:webHidden/>
          </w:rPr>
          <w:fldChar w:fldCharType="end"/>
        </w:r>
      </w:hyperlink>
    </w:p>
    <w:p w14:paraId="49B144A0" w14:textId="40F9CCAE" w:rsidR="00CC4B03" w:rsidRDefault="0075720B">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4063665" w:history="1">
        <w:r w:rsidR="00CC4B03" w:rsidRPr="00C5659B">
          <w:rPr>
            <w:rStyle w:val="Hiperpovezava"/>
            <w:noProof/>
          </w:rPr>
          <w:t>11.3</w:t>
        </w:r>
        <w:r w:rsidR="00CC4B03">
          <w:rPr>
            <w:rFonts w:asciiTheme="minorHAnsi" w:eastAsiaTheme="minorEastAsia" w:hAnsiTheme="minorHAnsi" w:cstheme="minorBidi"/>
            <w:noProof/>
            <w:sz w:val="22"/>
            <w:szCs w:val="22"/>
            <w:lang w:eastAsia="sl-SI"/>
          </w:rPr>
          <w:tab/>
        </w:r>
        <w:r w:rsidR="00CC4B03" w:rsidRPr="00C5659B">
          <w:rPr>
            <w:rStyle w:val="Hiperpovezava"/>
            <w:noProof/>
          </w:rPr>
          <w:t>Druga določila za pripravo ponudbe</w:t>
        </w:r>
        <w:r w:rsidR="00CC4B03">
          <w:rPr>
            <w:noProof/>
            <w:webHidden/>
          </w:rPr>
          <w:tab/>
        </w:r>
        <w:r w:rsidR="00CC4B03">
          <w:rPr>
            <w:noProof/>
            <w:webHidden/>
          </w:rPr>
          <w:fldChar w:fldCharType="begin"/>
        </w:r>
        <w:r w:rsidR="00CC4B03">
          <w:rPr>
            <w:noProof/>
            <w:webHidden/>
          </w:rPr>
          <w:instrText xml:space="preserve"> PAGEREF _Toc114063665 \h </w:instrText>
        </w:r>
        <w:r w:rsidR="00CC4B03">
          <w:rPr>
            <w:noProof/>
            <w:webHidden/>
          </w:rPr>
        </w:r>
        <w:r w:rsidR="00CC4B03">
          <w:rPr>
            <w:noProof/>
            <w:webHidden/>
          </w:rPr>
          <w:fldChar w:fldCharType="separate"/>
        </w:r>
        <w:r w:rsidR="00CC4B03">
          <w:rPr>
            <w:noProof/>
            <w:webHidden/>
          </w:rPr>
          <w:t>12</w:t>
        </w:r>
        <w:r w:rsidR="00CC4B03">
          <w:rPr>
            <w:noProof/>
            <w:webHidden/>
          </w:rPr>
          <w:fldChar w:fldCharType="end"/>
        </w:r>
      </w:hyperlink>
    </w:p>
    <w:p w14:paraId="30A286B1" w14:textId="6ECA780C"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66" w:history="1">
        <w:r w:rsidR="00CC4B03" w:rsidRPr="00C5659B">
          <w:rPr>
            <w:rStyle w:val="Hiperpovezava"/>
            <w:noProof/>
          </w:rPr>
          <w:t>11.3.1</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Skupna ponudba</w:t>
        </w:r>
        <w:r w:rsidR="00CC4B03">
          <w:rPr>
            <w:noProof/>
            <w:webHidden/>
          </w:rPr>
          <w:tab/>
        </w:r>
        <w:r w:rsidR="00CC4B03">
          <w:rPr>
            <w:noProof/>
            <w:webHidden/>
          </w:rPr>
          <w:fldChar w:fldCharType="begin"/>
        </w:r>
        <w:r w:rsidR="00CC4B03">
          <w:rPr>
            <w:noProof/>
            <w:webHidden/>
          </w:rPr>
          <w:instrText xml:space="preserve"> PAGEREF _Toc114063666 \h </w:instrText>
        </w:r>
        <w:r w:rsidR="00CC4B03">
          <w:rPr>
            <w:noProof/>
            <w:webHidden/>
          </w:rPr>
        </w:r>
        <w:r w:rsidR="00CC4B03">
          <w:rPr>
            <w:noProof/>
            <w:webHidden/>
          </w:rPr>
          <w:fldChar w:fldCharType="separate"/>
        </w:r>
        <w:r w:rsidR="00CC4B03">
          <w:rPr>
            <w:noProof/>
            <w:webHidden/>
          </w:rPr>
          <w:t>12</w:t>
        </w:r>
        <w:r w:rsidR="00CC4B03">
          <w:rPr>
            <w:noProof/>
            <w:webHidden/>
          </w:rPr>
          <w:fldChar w:fldCharType="end"/>
        </w:r>
      </w:hyperlink>
    </w:p>
    <w:p w14:paraId="66160299" w14:textId="4E1E7A89"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67" w:history="1">
        <w:r w:rsidR="00CC4B03" w:rsidRPr="00C5659B">
          <w:rPr>
            <w:rStyle w:val="Hiperpovezava"/>
            <w:noProof/>
          </w:rPr>
          <w:t>11.3.2</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Ponudba s podizvajalci</w:t>
        </w:r>
        <w:r w:rsidR="00CC4B03">
          <w:rPr>
            <w:noProof/>
            <w:webHidden/>
          </w:rPr>
          <w:tab/>
        </w:r>
        <w:r w:rsidR="00CC4B03">
          <w:rPr>
            <w:noProof/>
            <w:webHidden/>
          </w:rPr>
          <w:fldChar w:fldCharType="begin"/>
        </w:r>
        <w:r w:rsidR="00CC4B03">
          <w:rPr>
            <w:noProof/>
            <w:webHidden/>
          </w:rPr>
          <w:instrText xml:space="preserve"> PAGEREF _Toc114063667 \h </w:instrText>
        </w:r>
        <w:r w:rsidR="00CC4B03">
          <w:rPr>
            <w:noProof/>
            <w:webHidden/>
          </w:rPr>
        </w:r>
        <w:r w:rsidR="00CC4B03">
          <w:rPr>
            <w:noProof/>
            <w:webHidden/>
          </w:rPr>
          <w:fldChar w:fldCharType="separate"/>
        </w:r>
        <w:r w:rsidR="00CC4B03">
          <w:rPr>
            <w:noProof/>
            <w:webHidden/>
          </w:rPr>
          <w:t>12</w:t>
        </w:r>
        <w:r w:rsidR="00CC4B03">
          <w:rPr>
            <w:noProof/>
            <w:webHidden/>
          </w:rPr>
          <w:fldChar w:fldCharType="end"/>
        </w:r>
      </w:hyperlink>
    </w:p>
    <w:p w14:paraId="756EA0AA" w14:textId="4AE97364"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68" w:history="1">
        <w:r w:rsidR="00CC4B03" w:rsidRPr="00C5659B">
          <w:rPr>
            <w:rStyle w:val="Hiperpovezava"/>
            <w:noProof/>
          </w:rPr>
          <w:t>11.3.3</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Uporaba zmogljivosti drugih subjektov</w:t>
        </w:r>
        <w:r w:rsidR="00CC4B03">
          <w:rPr>
            <w:noProof/>
            <w:webHidden/>
          </w:rPr>
          <w:tab/>
        </w:r>
        <w:r w:rsidR="00CC4B03">
          <w:rPr>
            <w:noProof/>
            <w:webHidden/>
          </w:rPr>
          <w:fldChar w:fldCharType="begin"/>
        </w:r>
        <w:r w:rsidR="00CC4B03">
          <w:rPr>
            <w:noProof/>
            <w:webHidden/>
          </w:rPr>
          <w:instrText xml:space="preserve"> PAGEREF _Toc114063668 \h </w:instrText>
        </w:r>
        <w:r w:rsidR="00CC4B03">
          <w:rPr>
            <w:noProof/>
            <w:webHidden/>
          </w:rPr>
        </w:r>
        <w:r w:rsidR="00CC4B03">
          <w:rPr>
            <w:noProof/>
            <w:webHidden/>
          </w:rPr>
          <w:fldChar w:fldCharType="separate"/>
        </w:r>
        <w:r w:rsidR="00CC4B03">
          <w:rPr>
            <w:noProof/>
            <w:webHidden/>
          </w:rPr>
          <w:t>13</w:t>
        </w:r>
        <w:r w:rsidR="00CC4B03">
          <w:rPr>
            <w:noProof/>
            <w:webHidden/>
          </w:rPr>
          <w:fldChar w:fldCharType="end"/>
        </w:r>
      </w:hyperlink>
    </w:p>
    <w:p w14:paraId="301687FB" w14:textId="11C2FB45"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69" w:history="1">
        <w:r w:rsidR="00CC4B03" w:rsidRPr="00C5659B">
          <w:rPr>
            <w:rStyle w:val="Hiperpovezava"/>
            <w:noProof/>
          </w:rPr>
          <w:t>11.3.4</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Variantne ponudbe</w:t>
        </w:r>
        <w:r w:rsidR="00CC4B03">
          <w:rPr>
            <w:noProof/>
            <w:webHidden/>
          </w:rPr>
          <w:tab/>
        </w:r>
        <w:r w:rsidR="00CC4B03">
          <w:rPr>
            <w:noProof/>
            <w:webHidden/>
          </w:rPr>
          <w:fldChar w:fldCharType="begin"/>
        </w:r>
        <w:r w:rsidR="00CC4B03">
          <w:rPr>
            <w:noProof/>
            <w:webHidden/>
          </w:rPr>
          <w:instrText xml:space="preserve"> PAGEREF _Toc114063669 \h </w:instrText>
        </w:r>
        <w:r w:rsidR="00CC4B03">
          <w:rPr>
            <w:noProof/>
            <w:webHidden/>
          </w:rPr>
        </w:r>
        <w:r w:rsidR="00CC4B03">
          <w:rPr>
            <w:noProof/>
            <w:webHidden/>
          </w:rPr>
          <w:fldChar w:fldCharType="separate"/>
        </w:r>
        <w:r w:rsidR="00CC4B03">
          <w:rPr>
            <w:noProof/>
            <w:webHidden/>
          </w:rPr>
          <w:t>13</w:t>
        </w:r>
        <w:r w:rsidR="00CC4B03">
          <w:rPr>
            <w:noProof/>
            <w:webHidden/>
          </w:rPr>
          <w:fldChar w:fldCharType="end"/>
        </w:r>
      </w:hyperlink>
    </w:p>
    <w:p w14:paraId="6B6B6326" w14:textId="1E1DFC33"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70" w:history="1">
        <w:r w:rsidR="00CC4B03" w:rsidRPr="00C5659B">
          <w:rPr>
            <w:rStyle w:val="Hiperpovezava"/>
            <w:noProof/>
          </w:rPr>
          <w:t>11.3.5</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Jezik ponudbe</w:t>
        </w:r>
        <w:r w:rsidR="00CC4B03">
          <w:rPr>
            <w:noProof/>
            <w:webHidden/>
          </w:rPr>
          <w:tab/>
        </w:r>
        <w:r w:rsidR="00CC4B03">
          <w:rPr>
            <w:noProof/>
            <w:webHidden/>
          </w:rPr>
          <w:fldChar w:fldCharType="begin"/>
        </w:r>
        <w:r w:rsidR="00CC4B03">
          <w:rPr>
            <w:noProof/>
            <w:webHidden/>
          </w:rPr>
          <w:instrText xml:space="preserve"> PAGEREF _Toc114063670 \h </w:instrText>
        </w:r>
        <w:r w:rsidR="00CC4B03">
          <w:rPr>
            <w:noProof/>
            <w:webHidden/>
          </w:rPr>
        </w:r>
        <w:r w:rsidR="00CC4B03">
          <w:rPr>
            <w:noProof/>
            <w:webHidden/>
          </w:rPr>
          <w:fldChar w:fldCharType="separate"/>
        </w:r>
        <w:r w:rsidR="00CC4B03">
          <w:rPr>
            <w:noProof/>
            <w:webHidden/>
          </w:rPr>
          <w:t>13</w:t>
        </w:r>
        <w:r w:rsidR="00CC4B03">
          <w:rPr>
            <w:noProof/>
            <w:webHidden/>
          </w:rPr>
          <w:fldChar w:fldCharType="end"/>
        </w:r>
      </w:hyperlink>
    </w:p>
    <w:p w14:paraId="11C7A723" w14:textId="30D3C289"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71" w:history="1">
        <w:r w:rsidR="00CC4B03" w:rsidRPr="00C5659B">
          <w:rPr>
            <w:rStyle w:val="Hiperpovezava"/>
            <w:noProof/>
          </w:rPr>
          <w:t>11.3.6</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Veljavnost ponudbe</w:t>
        </w:r>
        <w:r w:rsidR="00CC4B03">
          <w:rPr>
            <w:noProof/>
            <w:webHidden/>
          </w:rPr>
          <w:tab/>
        </w:r>
        <w:r w:rsidR="00CC4B03">
          <w:rPr>
            <w:noProof/>
            <w:webHidden/>
          </w:rPr>
          <w:fldChar w:fldCharType="begin"/>
        </w:r>
        <w:r w:rsidR="00CC4B03">
          <w:rPr>
            <w:noProof/>
            <w:webHidden/>
          </w:rPr>
          <w:instrText xml:space="preserve"> PAGEREF _Toc114063671 \h </w:instrText>
        </w:r>
        <w:r w:rsidR="00CC4B03">
          <w:rPr>
            <w:noProof/>
            <w:webHidden/>
          </w:rPr>
        </w:r>
        <w:r w:rsidR="00CC4B03">
          <w:rPr>
            <w:noProof/>
            <w:webHidden/>
          </w:rPr>
          <w:fldChar w:fldCharType="separate"/>
        </w:r>
        <w:r w:rsidR="00CC4B03">
          <w:rPr>
            <w:noProof/>
            <w:webHidden/>
          </w:rPr>
          <w:t>13</w:t>
        </w:r>
        <w:r w:rsidR="00CC4B03">
          <w:rPr>
            <w:noProof/>
            <w:webHidden/>
          </w:rPr>
          <w:fldChar w:fldCharType="end"/>
        </w:r>
      </w:hyperlink>
    </w:p>
    <w:p w14:paraId="3363A6C8" w14:textId="76DCAD93" w:rsidR="00CC4B03" w:rsidRDefault="0075720B">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4063672" w:history="1">
        <w:r w:rsidR="00CC4B03" w:rsidRPr="00C5659B">
          <w:rPr>
            <w:rStyle w:val="Hiperpovezava"/>
            <w:noProof/>
          </w:rPr>
          <w:t>11.3.7</w:t>
        </w:r>
        <w:r w:rsidR="00CC4B03">
          <w:rPr>
            <w:rFonts w:asciiTheme="minorHAnsi" w:eastAsiaTheme="minorEastAsia" w:hAnsiTheme="minorHAnsi" w:cstheme="minorBidi"/>
            <w:iCs w:val="0"/>
            <w:noProof/>
            <w:sz w:val="22"/>
            <w:szCs w:val="22"/>
            <w:lang w:eastAsia="sl-SI"/>
          </w:rPr>
          <w:tab/>
        </w:r>
        <w:r w:rsidR="00CC4B03" w:rsidRPr="00C5659B">
          <w:rPr>
            <w:rStyle w:val="Hiperpovezava"/>
            <w:noProof/>
          </w:rPr>
          <w:t>Stroški ponudbe</w:t>
        </w:r>
        <w:r w:rsidR="00CC4B03">
          <w:rPr>
            <w:noProof/>
            <w:webHidden/>
          </w:rPr>
          <w:tab/>
        </w:r>
        <w:r w:rsidR="00CC4B03">
          <w:rPr>
            <w:noProof/>
            <w:webHidden/>
          </w:rPr>
          <w:fldChar w:fldCharType="begin"/>
        </w:r>
        <w:r w:rsidR="00CC4B03">
          <w:rPr>
            <w:noProof/>
            <w:webHidden/>
          </w:rPr>
          <w:instrText xml:space="preserve"> PAGEREF _Toc114063672 \h </w:instrText>
        </w:r>
        <w:r w:rsidR="00CC4B03">
          <w:rPr>
            <w:noProof/>
            <w:webHidden/>
          </w:rPr>
        </w:r>
        <w:r w:rsidR="00CC4B03">
          <w:rPr>
            <w:noProof/>
            <w:webHidden/>
          </w:rPr>
          <w:fldChar w:fldCharType="separate"/>
        </w:r>
        <w:r w:rsidR="00CC4B03">
          <w:rPr>
            <w:noProof/>
            <w:webHidden/>
          </w:rPr>
          <w:t>13</w:t>
        </w:r>
        <w:r w:rsidR="00CC4B03">
          <w:rPr>
            <w:noProof/>
            <w:webHidden/>
          </w:rPr>
          <w:fldChar w:fldCharType="end"/>
        </w:r>
      </w:hyperlink>
    </w:p>
    <w:p w14:paraId="110221EC" w14:textId="5C68B110" w:rsidR="00CC4B03" w:rsidRDefault="0075720B">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4063673" w:history="1">
        <w:r w:rsidR="00CC4B03" w:rsidRPr="00C5659B">
          <w:rPr>
            <w:rStyle w:val="Hiperpovezava"/>
            <w:noProof/>
          </w:rPr>
          <w:t>12.</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OBVESTILO O ODLOČITVI O ODDAJI NAROČILA</w:t>
        </w:r>
        <w:r w:rsidR="00CC4B03">
          <w:rPr>
            <w:noProof/>
            <w:webHidden/>
          </w:rPr>
          <w:tab/>
        </w:r>
        <w:r w:rsidR="00CC4B03">
          <w:rPr>
            <w:noProof/>
            <w:webHidden/>
          </w:rPr>
          <w:fldChar w:fldCharType="begin"/>
        </w:r>
        <w:r w:rsidR="00CC4B03">
          <w:rPr>
            <w:noProof/>
            <w:webHidden/>
          </w:rPr>
          <w:instrText xml:space="preserve"> PAGEREF _Toc114063673 \h </w:instrText>
        </w:r>
        <w:r w:rsidR="00CC4B03">
          <w:rPr>
            <w:noProof/>
            <w:webHidden/>
          </w:rPr>
        </w:r>
        <w:r w:rsidR="00CC4B03">
          <w:rPr>
            <w:noProof/>
            <w:webHidden/>
          </w:rPr>
          <w:fldChar w:fldCharType="separate"/>
        </w:r>
        <w:r w:rsidR="00CC4B03">
          <w:rPr>
            <w:noProof/>
            <w:webHidden/>
          </w:rPr>
          <w:t>13</w:t>
        </w:r>
        <w:r w:rsidR="00CC4B03">
          <w:rPr>
            <w:noProof/>
            <w:webHidden/>
          </w:rPr>
          <w:fldChar w:fldCharType="end"/>
        </w:r>
      </w:hyperlink>
    </w:p>
    <w:p w14:paraId="19DC175B" w14:textId="4CE55885" w:rsidR="00CC4B03" w:rsidRDefault="0075720B">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4063674" w:history="1">
        <w:r w:rsidR="00CC4B03" w:rsidRPr="00C5659B">
          <w:rPr>
            <w:rStyle w:val="Hiperpovezava"/>
            <w:noProof/>
          </w:rPr>
          <w:t>13.</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ODSTOP OD IZVEDBE JAVNEGA NAROČILA</w:t>
        </w:r>
        <w:r w:rsidR="00CC4B03">
          <w:rPr>
            <w:noProof/>
            <w:webHidden/>
          </w:rPr>
          <w:tab/>
        </w:r>
        <w:r w:rsidR="00CC4B03">
          <w:rPr>
            <w:noProof/>
            <w:webHidden/>
          </w:rPr>
          <w:fldChar w:fldCharType="begin"/>
        </w:r>
        <w:r w:rsidR="00CC4B03">
          <w:rPr>
            <w:noProof/>
            <w:webHidden/>
          </w:rPr>
          <w:instrText xml:space="preserve"> PAGEREF _Toc114063674 \h </w:instrText>
        </w:r>
        <w:r w:rsidR="00CC4B03">
          <w:rPr>
            <w:noProof/>
            <w:webHidden/>
          </w:rPr>
        </w:r>
        <w:r w:rsidR="00CC4B03">
          <w:rPr>
            <w:noProof/>
            <w:webHidden/>
          </w:rPr>
          <w:fldChar w:fldCharType="separate"/>
        </w:r>
        <w:r w:rsidR="00CC4B03">
          <w:rPr>
            <w:noProof/>
            <w:webHidden/>
          </w:rPr>
          <w:t>14</w:t>
        </w:r>
        <w:r w:rsidR="00CC4B03">
          <w:rPr>
            <w:noProof/>
            <w:webHidden/>
          </w:rPr>
          <w:fldChar w:fldCharType="end"/>
        </w:r>
      </w:hyperlink>
    </w:p>
    <w:p w14:paraId="2B78AF83" w14:textId="769AA116" w:rsidR="00CC4B03" w:rsidRDefault="0075720B">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4063675" w:history="1">
        <w:r w:rsidR="00CC4B03" w:rsidRPr="00C5659B">
          <w:rPr>
            <w:rStyle w:val="Hiperpovezava"/>
            <w:noProof/>
          </w:rPr>
          <w:t>14.</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POGODBA</w:t>
        </w:r>
        <w:r w:rsidR="00CC4B03">
          <w:rPr>
            <w:noProof/>
            <w:webHidden/>
          </w:rPr>
          <w:tab/>
        </w:r>
        <w:r w:rsidR="00CC4B03">
          <w:rPr>
            <w:noProof/>
            <w:webHidden/>
          </w:rPr>
          <w:fldChar w:fldCharType="begin"/>
        </w:r>
        <w:r w:rsidR="00CC4B03">
          <w:rPr>
            <w:noProof/>
            <w:webHidden/>
          </w:rPr>
          <w:instrText xml:space="preserve"> PAGEREF _Toc114063675 \h </w:instrText>
        </w:r>
        <w:r w:rsidR="00CC4B03">
          <w:rPr>
            <w:noProof/>
            <w:webHidden/>
          </w:rPr>
        </w:r>
        <w:r w:rsidR="00CC4B03">
          <w:rPr>
            <w:noProof/>
            <w:webHidden/>
          </w:rPr>
          <w:fldChar w:fldCharType="separate"/>
        </w:r>
        <w:r w:rsidR="00CC4B03">
          <w:rPr>
            <w:noProof/>
            <w:webHidden/>
          </w:rPr>
          <w:t>14</w:t>
        </w:r>
        <w:r w:rsidR="00CC4B03">
          <w:rPr>
            <w:noProof/>
            <w:webHidden/>
          </w:rPr>
          <w:fldChar w:fldCharType="end"/>
        </w:r>
      </w:hyperlink>
    </w:p>
    <w:p w14:paraId="4FF209EF" w14:textId="160CC0AB" w:rsidR="00CC4B03" w:rsidRDefault="0075720B">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4063676" w:history="1">
        <w:r w:rsidR="00CC4B03" w:rsidRPr="00C5659B">
          <w:rPr>
            <w:rStyle w:val="Hiperpovezava"/>
            <w:noProof/>
          </w:rPr>
          <w:t>14.1</w:t>
        </w:r>
        <w:r w:rsidR="00CC4B03">
          <w:rPr>
            <w:rFonts w:asciiTheme="minorHAnsi" w:eastAsiaTheme="minorEastAsia" w:hAnsiTheme="minorHAnsi" w:cstheme="minorBidi"/>
            <w:noProof/>
            <w:sz w:val="22"/>
            <w:szCs w:val="22"/>
            <w:lang w:eastAsia="sl-SI"/>
          </w:rPr>
          <w:tab/>
        </w:r>
        <w:r w:rsidR="00CC4B03" w:rsidRPr="00C5659B">
          <w:rPr>
            <w:rStyle w:val="Hiperpovezava"/>
            <w:noProof/>
          </w:rPr>
          <w:t>Zavarovanje za dobro izvedbo pogodbenih obveznosti</w:t>
        </w:r>
        <w:r w:rsidR="00CC4B03">
          <w:rPr>
            <w:noProof/>
            <w:webHidden/>
          </w:rPr>
          <w:tab/>
        </w:r>
        <w:r w:rsidR="00CC4B03">
          <w:rPr>
            <w:noProof/>
            <w:webHidden/>
          </w:rPr>
          <w:fldChar w:fldCharType="begin"/>
        </w:r>
        <w:r w:rsidR="00CC4B03">
          <w:rPr>
            <w:noProof/>
            <w:webHidden/>
          </w:rPr>
          <w:instrText xml:space="preserve"> PAGEREF _Toc114063676 \h </w:instrText>
        </w:r>
        <w:r w:rsidR="00CC4B03">
          <w:rPr>
            <w:noProof/>
            <w:webHidden/>
          </w:rPr>
        </w:r>
        <w:r w:rsidR="00CC4B03">
          <w:rPr>
            <w:noProof/>
            <w:webHidden/>
          </w:rPr>
          <w:fldChar w:fldCharType="separate"/>
        </w:r>
        <w:r w:rsidR="00CC4B03">
          <w:rPr>
            <w:noProof/>
            <w:webHidden/>
          </w:rPr>
          <w:t>14</w:t>
        </w:r>
        <w:r w:rsidR="00CC4B03">
          <w:rPr>
            <w:noProof/>
            <w:webHidden/>
          </w:rPr>
          <w:fldChar w:fldCharType="end"/>
        </w:r>
      </w:hyperlink>
    </w:p>
    <w:p w14:paraId="1373EB65" w14:textId="3FE6621F" w:rsidR="00CC4B03" w:rsidRDefault="0075720B">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4063677" w:history="1">
        <w:r w:rsidR="00CC4B03" w:rsidRPr="00C5659B">
          <w:rPr>
            <w:rStyle w:val="Hiperpovezava"/>
            <w:noProof/>
          </w:rPr>
          <w:t>15.</w:t>
        </w:r>
        <w:r w:rsidR="00CC4B03">
          <w:rPr>
            <w:rFonts w:asciiTheme="minorHAnsi" w:eastAsiaTheme="minorEastAsia" w:hAnsiTheme="minorHAnsi" w:cstheme="minorBidi"/>
            <w:bCs w:val="0"/>
            <w:noProof/>
            <w:sz w:val="22"/>
            <w:szCs w:val="22"/>
            <w:lang w:eastAsia="sl-SI"/>
          </w:rPr>
          <w:tab/>
        </w:r>
        <w:r w:rsidR="00CC4B03" w:rsidRPr="00C5659B">
          <w:rPr>
            <w:rStyle w:val="Hiperpovezava"/>
            <w:noProof/>
          </w:rPr>
          <w:t>PRAVNO VARSTVO</w:t>
        </w:r>
        <w:r w:rsidR="00CC4B03">
          <w:rPr>
            <w:noProof/>
            <w:webHidden/>
          </w:rPr>
          <w:tab/>
        </w:r>
        <w:r w:rsidR="00CC4B03">
          <w:rPr>
            <w:noProof/>
            <w:webHidden/>
          </w:rPr>
          <w:fldChar w:fldCharType="begin"/>
        </w:r>
        <w:r w:rsidR="00CC4B03">
          <w:rPr>
            <w:noProof/>
            <w:webHidden/>
          </w:rPr>
          <w:instrText xml:space="preserve"> PAGEREF _Toc114063677 \h </w:instrText>
        </w:r>
        <w:r w:rsidR="00CC4B03">
          <w:rPr>
            <w:noProof/>
            <w:webHidden/>
          </w:rPr>
        </w:r>
        <w:r w:rsidR="00CC4B03">
          <w:rPr>
            <w:noProof/>
            <w:webHidden/>
          </w:rPr>
          <w:fldChar w:fldCharType="separate"/>
        </w:r>
        <w:r w:rsidR="00CC4B03">
          <w:rPr>
            <w:noProof/>
            <w:webHidden/>
          </w:rPr>
          <w:t>15</w:t>
        </w:r>
        <w:r w:rsidR="00CC4B03">
          <w:rPr>
            <w:noProof/>
            <w:webHidden/>
          </w:rPr>
          <w:fldChar w:fldCharType="end"/>
        </w:r>
      </w:hyperlink>
    </w:p>
    <w:p w14:paraId="2BB3F2F5" w14:textId="611A45CD" w:rsidR="00AA4D59" w:rsidRDefault="004461FD" w:rsidP="00132665">
      <w:pPr>
        <w:rPr>
          <w:rFonts w:cs="Arial"/>
          <w:caps/>
          <w:szCs w:val="20"/>
        </w:rPr>
      </w:pPr>
      <w:r>
        <w:rPr>
          <w:rFonts w:cs="Arial"/>
          <w:bCs/>
          <w:caps/>
          <w:szCs w:val="20"/>
        </w:rPr>
        <w:fldChar w:fldCharType="end"/>
      </w:r>
    </w:p>
    <w:p w14:paraId="6819BB85" w14:textId="4C2F6D6D" w:rsidR="00395ABF" w:rsidRDefault="00395ABF" w:rsidP="00132665">
      <w:pPr>
        <w:rPr>
          <w:rFonts w:cs="Arial"/>
          <w:caps/>
          <w:szCs w:val="20"/>
        </w:rPr>
      </w:pPr>
      <w:r>
        <w:rPr>
          <w:rFonts w:cs="Arial"/>
          <w:caps/>
          <w:szCs w:val="20"/>
        </w:rPr>
        <w:br w:type="page"/>
      </w:r>
    </w:p>
    <w:p w14:paraId="317C7CA4" w14:textId="716086D0" w:rsidR="00AA4D59" w:rsidRDefault="00AA4D59" w:rsidP="0080454C">
      <w:pPr>
        <w:pStyle w:val="Naslov1"/>
        <w:ind w:left="357"/>
      </w:pPr>
      <w:bookmarkStart w:id="0" w:name="_Toc114063643"/>
      <w:r w:rsidRPr="00563C0C">
        <w:lastRenderedPageBreak/>
        <w:t>NAROČNIK</w:t>
      </w:r>
      <w:bookmarkEnd w:id="0"/>
    </w:p>
    <w:p w14:paraId="573043B2" w14:textId="77777777" w:rsidR="00563C0C" w:rsidRPr="00563C0C" w:rsidRDefault="00563C0C" w:rsidP="0012183C"/>
    <w:p w14:paraId="0FC67F0A" w14:textId="77777777" w:rsidR="00103168" w:rsidRPr="009D2702" w:rsidRDefault="00103168" w:rsidP="0012183C">
      <w:pPr>
        <w:rPr>
          <w:rFonts w:cs="Arial"/>
        </w:rPr>
      </w:pPr>
      <w:bookmarkStart w:id="1" w:name="_Toc410114603"/>
      <w:r w:rsidRPr="009D2702">
        <w:rPr>
          <w:rFonts w:cs="Arial"/>
        </w:rPr>
        <w:t>To naročilo izvaja Ministrstvo za javno upravo, Tržaška cesta 21, 1000 Ljubljana, v svojem imenu in za svoj račun (v nadaljevanju</w:t>
      </w:r>
      <w:r w:rsidR="00AC4AB4" w:rsidRPr="009D2702">
        <w:rPr>
          <w:rFonts w:cs="Arial"/>
        </w:rPr>
        <w:t>:</w:t>
      </w:r>
      <w:r w:rsidRPr="009D2702">
        <w:rPr>
          <w:rFonts w:cs="Arial"/>
        </w:rPr>
        <w:t xml:space="preserve"> naročnik).</w:t>
      </w:r>
    </w:p>
    <w:p w14:paraId="4D0465D8" w14:textId="77777777" w:rsidR="00103168" w:rsidRPr="009D2702" w:rsidRDefault="00103168" w:rsidP="0012183C">
      <w:pPr>
        <w:rPr>
          <w:rFonts w:cs="Arial"/>
        </w:rPr>
      </w:pPr>
    </w:p>
    <w:p w14:paraId="3CC3E6B0" w14:textId="3179C767" w:rsidR="00103168" w:rsidRDefault="00103168" w:rsidP="0012183C">
      <w:pPr>
        <w:rPr>
          <w:rFonts w:cs="Arial"/>
        </w:rPr>
      </w:pPr>
      <w:r w:rsidRPr="009D2702">
        <w:rPr>
          <w:rFonts w:cs="Arial"/>
        </w:rPr>
        <w:t>Naročnik vabi vse zainteresirane ponudnike, da predložijo ponudbo, skladno z zahtevami iz teh navodil za pripravo ponudbe (v nadaljevanju: navodila).</w:t>
      </w:r>
    </w:p>
    <w:p w14:paraId="27E37DB5" w14:textId="77777777" w:rsidR="005D77DF" w:rsidRDefault="005D77DF" w:rsidP="0012183C">
      <w:pPr>
        <w:rPr>
          <w:rFonts w:cs="Arial"/>
        </w:rPr>
      </w:pPr>
    </w:p>
    <w:p w14:paraId="648EC7BE" w14:textId="77777777" w:rsidR="001B47C1" w:rsidRPr="009D2702" w:rsidRDefault="001B47C1" w:rsidP="0012183C">
      <w:pPr>
        <w:rPr>
          <w:rFonts w:cs="Arial"/>
        </w:rPr>
      </w:pPr>
    </w:p>
    <w:p w14:paraId="4275B1E6" w14:textId="3BD69FF6" w:rsidR="0069049E" w:rsidRDefault="0069049E" w:rsidP="00563C0C">
      <w:pPr>
        <w:pStyle w:val="Naslov1"/>
        <w:ind w:left="357"/>
      </w:pPr>
      <w:bookmarkStart w:id="2" w:name="_Toc114063644"/>
      <w:r w:rsidRPr="00563C0C">
        <w:t>OZNAKA IN PREDMET JAVNEGA NAROČILA</w:t>
      </w:r>
      <w:bookmarkEnd w:id="1"/>
      <w:bookmarkEnd w:id="2"/>
    </w:p>
    <w:p w14:paraId="33C36E25" w14:textId="77777777" w:rsidR="001B47C1" w:rsidRPr="001B47C1" w:rsidRDefault="001B47C1" w:rsidP="00F15CB6"/>
    <w:p w14:paraId="383694BB" w14:textId="6A4E2A97" w:rsidR="0069049E" w:rsidRPr="007F65ED" w:rsidRDefault="0069049E" w:rsidP="00F15CB6">
      <w:pPr>
        <w:tabs>
          <w:tab w:val="left" w:pos="1134"/>
        </w:tabs>
        <w:rPr>
          <w:rFonts w:cs="Arial"/>
          <w:szCs w:val="20"/>
        </w:rPr>
      </w:pPr>
      <w:r w:rsidRPr="007F65ED">
        <w:rPr>
          <w:rFonts w:cs="Arial"/>
          <w:szCs w:val="20"/>
        </w:rPr>
        <w:t xml:space="preserve">Oznaka: </w:t>
      </w:r>
      <w:r w:rsidR="00F15CB6">
        <w:rPr>
          <w:rFonts w:cs="Arial"/>
          <w:szCs w:val="20"/>
        </w:rPr>
        <w:tab/>
      </w:r>
      <w:r w:rsidR="004716DB" w:rsidRPr="007F65ED">
        <w:rPr>
          <w:rFonts w:cs="Arial"/>
          <w:szCs w:val="20"/>
        </w:rPr>
        <w:t>OD</w:t>
      </w:r>
      <w:r w:rsidR="00057526">
        <w:rPr>
          <w:rFonts w:cs="Arial"/>
          <w:szCs w:val="20"/>
        </w:rPr>
        <w:t>POTS-37</w:t>
      </w:r>
      <w:r w:rsidR="004716DB" w:rsidRPr="007F65ED">
        <w:rPr>
          <w:rFonts w:cs="Arial"/>
          <w:szCs w:val="20"/>
        </w:rPr>
        <w:t>/20</w:t>
      </w:r>
      <w:r w:rsidR="009C7E4F" w:rsidRPr="007F65ED">
        <w:rPr>
          <w:rFonts w:cs="Arial"/>
          <w:szCs w:val="20"/>
        </w:rPr>
        <w:t>2</w:t>
      </w:r>
      <w:r w:rsidR="007F65ED">
        <w:rPr>
          <w:rFonts w:cs="Arial"/>
          <w:szCs w:val="20"/>
        </w:rPr>
        <w:t>2</w:t>
      </w:r>
    </w:p>
    <w:p w14:paraId="26A48AC9" w14:textId="3DFC9A98" w:rsidR="00164BC6" w:rsidRDefault="0069049E" w:rsidP="00FE461E">
      <w:pPr>
        <w:ind w:left="1134" w:hanging="1134"/>
        <w:rPr>
          <w:rFonts w:cs="Arial"/>
          <w:szCs w:val="20"/>
        </w:rPr>
      </w:pPr>
      <w:r w:rsidRPr="009D2702">
        <w:rPr>
          <w:rFonts w:cs="Arial"/>
          <w:szCs w:val="20"/>
        </w:rPr>
        <w:t xml:space="preserve">Predmet: </w:t>
      </w:r>
      <w:r w:rsidR="00F15CB6">
        <w:rPr>
          <w:rFonts w:cs="Arial"/>
          <w:szCs w:val="20"/>
        </w:rPr>
        <w:tab/>
      </w:r>
      <w:sdt>
        <w:sdtPr>
          <w:rPr>
            <w:rFonts w:eastAsia="SimSun" w:cs="Arial"/>
            <w:color w:val="000000"/>
            <w:szCs w:val="20"/>
            <w:lang w:eastAsia="sl-SI"/>
          </w:rPr>
          <w:alias w:val="Single.Sklep.NazivNarocila"/>
          <w:tag w:val="Single.Sklep.NazivNarocila"/>
          <w:id w:val="1552816558"/>
          <w:placeholder>
            <w:docPart w:val="7B84F0DCFCF44F5D9ACF87C053E3E8D5"/>
          </w:placeholder>
        </w:sdtPr>
        <w:sdtEndPr>
          <w:rPr>
            <w:color w:val="auto"/>
          </w:rPr>
        </w:sdtEndPr>
        <w:sdtContent>
          <w:r w:rsidR="00933808" w:rsidRPr="00933808">
            <w:rPr>
              <w:rFonts w:eastAsia="SimSun" w:cs="Arial"/>
              <w:szCs w:val="20"/>
              <w:lang w:eastAsia="sl-SI"/>
            </w:rPr>
            <w:t>Statična presoja objektov na več lokacijah po Sloveniji, ki so v lasti RS</w:t>
          </w:r>
        </w:sdtContent>
      </w:sdt>
    </w:p>
    <w:p w14:paraId="05708D96" w14:textId="5087AAF6" w:rsidR="00FE461E" w:rsidRDefault="00FE461E" w:rsidP="00FE461E">
      <w:pPr>
        <w:ind w:left="1134" w:hanging="1134"/>
        <w:rPr>
          <w:rFonts w:cs="Arial"/>
          <w:color w:val="000000"/>
          <w:szCs w:val="20"/>
          <w:lang w:eastAsia="sl-SI"/>
        </w:rPr>
      </w:pPr>
    </w:p>
    <w:p w14:paraId="2C5AAE76" w14:textId="075737E3" w:rsidR="004A1F1E" w:rsidRPr="004A1F1E" w:rsidRDefault="004A1F1E" w:rsidP="004A1F1E">
      <w:pPr>
        <w:ind w:left="1134" w:hanging="1134"/>
        <w:rPr>
          <w:rFonts w:cs="Arial"/>
          <w:color w:val="000000"/>
          <w:szCs w:val="20"/>
          <w:lang w:eastAsia="sl-SI"/>
        </w:rPr>
      </w:pPr>
      <w:r w:rsidRPr="004A1F1E">
        <w:rPr>
          <w:rFonts w:cs="Arial"/>
          <w:color w:val="000000"/>
          <w:szCs w:val="20"/>
          <w:lang w:eastAsia="sl-SI"/>
        </w:rPr>
        <w:t xml:space="preserve">Naročilo je razdeljeno na </w:t>
      </w:r>
      <w:r>
        <w:rPr>
          <w:rFonts w:cs="Arial"/>
          <w:color w:val="000000"/>
          <w:szCs w:val="20"/>
          <w:lang w:eastAsia="sl-SI"/>
        </w:rPr>
        <w:t>15</w:t>
      </w:r>
      <w:r w:rsidRPr="004A1F1E">
        <w:rPr>
          <w:rFonts w:cs="Arial"/>
          <w:color w:val="000000"/>
          <w:szCs w:val="20"/>
          <w:lang w:eastAsia="sl-SI"/>
        </w:rPr>
        <w:t xml:space="preserve"> sklop</w:t>
      </w:r>
      <w:r>
        <w:rPr>
          <w:rFonts w:cs="Arial"/>
          <w:color w:val="000000"/>
          <w:szCs w:val="20"/>
          <w:lang w:eastAsia="sl-SI"/>
        </w:rPr>
        <w:t>ov</w:t>
      </w:r>
      <w:r w:rsidRPr="004A1F1E">
        <w:rPr>
          <w:rFonts w:cs="Arial"/>
          <w:color w:val="000000"/>
          <w:szCs w:val="20"/>
          <w:lang w:eastAsia="sl-SI"/>
        </w:rPr>
        <w:t>:</w:t>
      </w:r>
    </w:p>
    <w:p w14:paraId="2DE3B21F" w14:textId="77777777" w:rsidR="004A1F1E" w:rsidRPr="004A1F1E" w:rsidRDefault="004A1F1E" w:rsidP="004A1F1E">
      <w:pPr>
        <w:ind w:left="1134" w:hanging="1134"/>
        <w:rPr>
          <w:rFonts w:cs="Arial"/>
          <w:color w:val="000000"/>
          <w:szCs w:val="20"/>
          <w:lang w:eastAsia="sl-SI"/>
        </w:rPr>
      </w:pPr>
    </w:p>
    <w:p w14:paraId="7FC3F765"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Vojkova 1a, Ljubljana</w:t>
      </w:r>
    </w:p>
    <w:p w14:paraId="1BF6E9CF"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Vojkova 1b, Ljubljana</w:t>
      </w:r>
    </w:p>
    <w:p w14:paraId="6A747773"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Trubarjeva 11, Maribor</w:t>
      </w:r>
    </w:p>
    <w:p w14:paraId="11175B09"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Župančičeva 6 - Cankarjeva cesta 12, Ljubljana</w:t>
      </w:r>
    </w:p>
    <w:p w14:paraId="480C1D18"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Cesta 4. maja 24, Cerknica</w:t>
      </w:r>
    </w:p>
    <w:p w14:paraId="13C4FDBC" w14:textId="77777777" w:rsidR="0075720B" w:rsidRPr="0075720B" w:rsidRDefault="0075720B" w:rsidP="0075720B">
      <w:pPr>
        <w:numPr>
          <w:ilvl w:val="0"/>
          <w:numId w:val="35"/>
        </w:numPr>
        <w:rPr>
          <w:rFonts w:cs="Arial"/>
          <w:color w:val="000000"/>
          <w:szCs w:val="20"/>
          <w:lang w:eastAsia="sl-SI"/>
        </w:rPr>
      </w:pPr>
      <w:proofErr w:type="spellStart"/>
      <w:r w:rsidRPr="0075720B">
        <w:rPr>
          <w:rFonts w:cs="Arial"/>
          <w:color w:val="000000"/>
          <w:szCs w:val="20"/>
          <w:lang w:eastAsia="sl-SI"/>
        </w:rPr>
        <w:t>Čečovje</w:t>
      </w:r>
      <w:proofErr w:type="spellEnd"/>
      <w:r w:rsidRPr="0075720B">
        <w:rPr>
          <w:rFonts w:cs="Arial"/>
          <w:color w:val="000000"/>
          <w:szCs w:val="20"/>
          <w:lang w:eastAsia="sl-SI"/>
        </w:rPr>
        <w:t xml:space="preserve"> 12A, Ravne na Koroškem </w:t>
      </w:r>
    </w:p>
    <w:p w14:paraId="0746CAE0" w14:textId="77777777" w:rsidR="0075720B" w:rsidRPr="0075720B" w:rsidRDefault="0075720B" w:rsidP="0075720B">
      <w:pPr>
        <w:numPr>
          <w:ilvl w:val="0"/>
          <w:numId w:val="35"/>
        </w:numPr>
        <w:rPr>
          <w:rFonts w:cs="Arial"/>
          <w:color w:val="000000"/>
          <w:szCs w:val="20"/>
          <w:lang w:eastAsia="sl-SI"/>
        </w:rPr>
      </w:pPr>
      <w:proofErr w:type="spellStart"/>
      <w:r w:rsidRPr="0075720B">
        <w:rPr>
          <w:rFonts w:cs="Arial"/>
          <w:color w:val="000000"/>
          <w:szCs w:val="20"/>
          <w:lang w:eastAsia="sl-SI"/>
        </w:rPr>
        <w:t>Vožarski</w:t>
      </w:r>
      <w:proofErr w:type="spellEnd"/>
      <w:r w:rsidRPr="0075720B">
        <w:rPr>
          <w:rFonts w:cs="Arial"/>
          <w:color w:val="000000"/>
          <w:szCs w:val="20"/>
          <w:lang w:eastAsia="sl-SI"/>
        </w:rPr>
        <w:t xml:space="preserve"> pot 12 - Hrenova ulica 11, Ljubljana</w:t>
      </w:r>
    </w:p>
    <w:p w14:paraId="41E1A1FB"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Beethovnova 11, Ljubljana</w:t>
      </w:r>
    </w:p>
    <w:p w14:paraId="080FF347"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Prežihova 4, Ljubljana</w:t>
      </w:r>
    </w:p>
    <w:p w14:paraId="66F49D25"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Partizanska 81, Sežana</w:t>
      </w:r>
    </w:p>
    <w:p w14:paraId="513D70AD"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Šlandrov trg 22, Žalec</w:t>
      </w:r>
    </w:p>
    <w:p w14:paraId="3D188DB1"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Trstenjakova 2a, Ptuj</w:t>
      </w:r>
    </w:p>
    <w:p w14:paraId="720087E7"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Trstenjakova 2, Ptuj</w:t>
      </w:r>
    </w:p>
    <w:p w14:paraId="196AA97F"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Vojkovo nabrežje 26, Koper</w:t>
      </w:r>
    </w:p>
    <w:p w14:paraId="2BF53B4A" w14:textId="77777777" w:rsidR="0075720B" w:rsidRPr="0075720B" w:rsidRDefault="0075720B" w:rsidP="0075720B">
      <w:pPr>
        <w:numPr>
          <w:ilvl w:val="0"/>
          <w:numId w:val="35"/>
        </w:numPr>
        <w:rPr>
          <w:rFonts w:cs="Arial"/>
          <w:color w:val="000000"/>
          <w:szCs w:val="20"/>
          <w:lang w:eastAsia="sl-SI"/>
        </w:rPr>
      </w:pPr>
      <w:r w:rsidRPr="0075720B">
        <w:rPr>
          <w:rFonts w:cs="Arial"/>
          <w:color w:val="000000"/>
          <w:szCs w:val="20"/>
          <w:lang w:eastAsia="sl-SI"/>
        </w:rPr>
        <w:t>Tržaška cesta 49, Maribor</w:t>
      </w:r>
    </w:p>
    <w:p w14:paraId="4DDCA6BE" w14:textId="24F5B6DB" w:rsidR="00CC1EDC" w:rsidRDefault="00CC1EDC" w:rsidP="00FE461E">
      <w:pPr>
        <w:ind w:left="1134" w:hanging="1134"/>
        <w:rPr>
          <w:rFonts w:cs="Arial"/>
          <w:color w:val="000000"/>
          <w:szCs w:val="20"/>
          <w:lang w:eastAsia="sl-SI"/>
        </w:rPr>
      </w:pPr>
    </w:p>
    <w:p w14:paraId="2B9FB29A" w14:textId="5D5A4093" w:rsidR="00CC1EDC" w:rsidRDefault="00CC1EDC" w:rsidP="00CC1EDC">
      <w:pPr>
        <w:spacing w:line="260" w:lineRule="atLeast"/>
        <w:rPr>
          <w:rFonts w:eastAsia="Calibri" w:cs="Arial"/>
          <w:szCs w:val="20"/>
        </w:rPr>
      </w:pPr>
      <w:r w:rsidRPr="00CC1EDC">
        <w:rPr>
          <w:rFonts w:eastAsia="Calibri" w:cs="Arial"/>
          <w:szCs w:val="20"/>
        </w:rPr>
        <w:t>Obseg in vsebina naročila sta razvidna iz tehničnih specifikacij, predračuna, osnutka pogodbe in dokumentov, ki so sestavni del dokumentacije v zvezi z oddajo javnega naročila.</w:t>
      </w:r>
    </w:p>
    <w:p w14:paraId="40125518" w14:textId="77777777" w:rsidR="00CC1EDC" w:rsidRPr="00CC1EDC" w:rsidRDefault="00CC1EDC" w:rsidP="00CC1EDC">
      <w:pPr>
        <w:spacing w:line="260" w:lineRule="atLeast"/>
        <w:rPr>
          <w:rFonts w:eastAsia="Calibri" w:cs="Arial"/>
          <w:szCs w:val="20"/>
        </w:rPr>
      </w:pPr>
    </w:p>
    <w:p w14:paraId="60871F47" w14:textId="28F6BB79" w:rsidR="00AA4D59" w:rsidRDefault="00AA4D59" w:rsidP="00563C0C">
      <w:pPr>
        <w:pStyle w:val="Naslov1"/>
        <w:ind w:left="357"/>
      </w:pPr>
      <w:bookmarkStart w:id="3" w:name="_Toc113254638"/>
      <w:bookmarkStart w:id="4" w:name="_Toc113254639"/>
      <w:bookmarkStart w:id="5" w:name="_Toc113254640"/>
      <w:bookmarkStart w:id="6" w:name="_Toc114063645"/>
      <w:bookmarkEnd w:id="3"/>
      <w:bookmarkEnd w:id="4"/>
      <w:bookmarkEnd w:id="5"/>
      <w:r w:rsidRPr="00563C0C">
        <w:t>NAČIN ODDAJE JAVNEGA NAROČILA</w:t>
      </w:r>
      <w:bookmarkEnd w:id="6"/>
    </w:p>
    <w:p w14:paraId="1C82DCF0" w14:textId="77777777" w:rsidR="001B47C1" w:rsidRPr="001B47C1" w:rsidRDefault="001B47C1" w:rsidP="0012183C"/>
    <w:p w14:paraId="3AC7D16B" w14:textId="737E7056" w:rsidR="00AC4AB4" w:rsidRPr="009D2702" w:rsidRDefault="00AC4AB4" w:rsidP="0012183C">
      <w:pPr>
        <w:rPr>
          <w:rFonts w:cs="Arial"/>
          <w:szCs w:val="20"/>
        </w:rPr>
      </w:pPr>
      <w:r w:rsidRPr="009D2702">
        <w:rPr>
          <w:rFonts w:cs="Arial"/>
          <w:szCs w:val="20"/>
        </w:rPr>
        <w:t>Za oddajo predmetnega naročila se v skladu s 40. členom Zakona o javnem naročanju (</w:t>
      </w:r>
      <w:r w:rsidR="001F619F" w:rsidRPr="001F619F">
        <w:rPr>
          <w:rFonts w:cs="Arial"/>
          <w:szCs w:val="20"/>
        </w:rPr>
        <w:t>Uradni list RS, št. 91/15, 14/18, 121/21, 10/22</w:t>
      </w:r>
      <w:r w:rsidR="00933808">
        <w:rPr>
          <w:rFonts w:cs="Arial"/>
          <w:szCs w:val="20"/>
        </w:rPr>
        <w:t xml:space="preserve">, </w:t>
      </w:r>
      <w:r w:rsidR="001F619F" w:rsidRPr="001F619F">
        <w:rPr>
          <w:rFonts w:cs="Arial"/>
          <w:szCs w:val="20"/>
        </w:rPr>
        <w:t xml:space="preserve">74/22 – </w:t>
      </w:r>
      <w:proofErr w:type="spellStart"/>
      <w:r w:rsidR="001F619F" w:rsidRPr="001F619F">
        <w:rPr>
          <w:rFonts w:cs="Arial"/>
          <w:szCs w:val="20"/>
        </w:rPr>
        <w:t>odl</w:t>
      </w:r>
      <w:proofErr w:type="spellEnd"/>
      <w:r w:rsidR="001F619F" w:rsidRPr="001F619F">
        <w:rPr>
          <w:rFonts w:cs="Arial"/>
          <w:szCs w:val="20"/>
        </w:rPr>
        <w:t>. US</w:t>
      </w:r>
      <w:r w:rsidR="00933808">
        <w:rPr>
          <w:rFonts w:cs="Arial"/>
          <w:szCs w:val="20"/>
        </w:rPr>
        <w:t xml:space="preserve"> </w:t>
      </w:r>
      <w:r w:rsidR="00933808" w:rsidRPr="00933808">
        <w:rPr>
          <w:rFonts w:cs="Arial"/>
          <w:szCs w:val="20"/>
        </w:rPr>
        <w:t>in 100/22 – ZNUZSZS</w:t>
      </w:r>
      <w:r w:rsidR="007817E7">
        <w:rPr>
          <w:rFonts w:cs="Arial"/>
          <w:szCs w:val="20"/>
        </w:rPr>
        <w:t>; v nadaljevanju: ZJN-3</w:t>
      </w:r>
      <w:r w:rsidRPr="009D2702">
        <w:rPr>
          <w:rFonts w:cs="Arial"/>
          <w:szCs w:val="20"/>
        </w:rPr>
        <w:t>) izvede odprti postopek.</w:t>
      </w:r>
    </w:p>
    <w:p w14:paraId="1EB9BB8F" w14:textId="2BEF5A73" w:rsidR="00AC4AB4" w:rsidRDefault="00AC4AB4" w:rsidP="0012183C">
      <w:pPr>
        <w:rPr>
          <w:rFonts w:cs="Arial"/>
          <w:szCs w:val="20"/>
        </w:rPr>
      </w:pPr>
    </w:p>
    <w:p w14:paraId="728F630F" w14:textId="12901FAB" w:rsidR="00057526" w:rsidRPr="00057526" w:rsidRDefault="00057526" w:rsidP="00057526">
      <w:pPr>
        <w:rPr>
          <w:rFonts w:cs="Arial"/>
          <w:color w:val="000000"/>
          <w:szCs w:val="20"/>
        </w:rPr>
      </w:pPr>
      <w:r w:rsidRPr="00057526">
        <w:rPr>
          <w:rFonts w:cs="Arial"/>
          <w:color w:val="000000"/>
          <w:szCs w:val="20"/>
        </w:rPr>
        <w:t xml:space="preserve">Ponudnik se lahko prijavi na katerikoli sklop, na enega ali na </w:t>
      </w:r>
      <w:r w:rsidR="00933808">
        <w:rPr>
          <w:rFonts w:cs="Arial"/>
          <w:color w:val="000000"/>
          <w:szCs w:val="20"/>
        </w:rPr>
        <w:t>vse</w:t>
      </w:r>
      <w:r w:rsidRPr="00057526">
        <w:rPr>
          <w:rFonts w:cs="Arial"/>
          <w:color w:val="000000"/>
          <w:szCs w:val="20"/>
        </w:rPr>
        <w:t xml:space="preserve"> sklop</w:t>
      </w:r>
      <w:r w:rsidR="00933808">
        <w:rPr>
          <w:rFonts w:cs="Arial"/>
          <w:color w:val="000000"/>
          <w:szCs w:val="20"/>
        </w:rPr>
        <w:t>e</w:t>
      </w:r>
      <w:r w:rsidRPr="00057526">
        <w:rPr>
          <w:rFonts w:cs="Arial"/>
          <w:color w:val="000000"/>
          <w:szCs w:val="20"/>
        </w:rPr>
        <w:t xml:space="preserve">. Za </w:t>
      </w:r>
      <w:r w:rsidR="00933808">
        <w:rPr>
          <w:rFonts w:cs="Arial"/>
          <w:color w:val="000000"/>
          <w:szCs w:val="20"/>
        </w:rPr>
        <w:t>vse</w:t>
      </w:r>
      <w:r w:rsidRPr="00057526">
        <w:rPr>
          <w:rFonts w:cs="Arial"/>
          <w:color w:val="000000"/>
          <w:szCs w:val="20"/>
        </w:rPr>
        <w:t xml:space="preserve"> sklop</w:t>
      </w:r>
      <w:r w:rsidR="00933808">
        <w:rPr>
          <w:rFonts w:cs="Arial"/>
          <w:color w:val="000000"/>
          <w:szCs w:val="20"/>
        </w:rPr>
        <w:t>e</w:t>
      </w:r>
      <w:r w:rsidRPr="00057526">
        <w:rPr>
          <w:rFonts w:cs="Arial"/>
          <w:color w:val="000000"/>
          <w:szCs w:val="20"/>
        </w:rPr>
        <w:t xml:space="preserve"> se zahteva izpolnjevanje pogojev, kot je to navedeno v točki 9 teh navodil. Ostale zahteve naročnika za posamezen sklop so navedene v drugih delih dokumentacije v zvezi z oddajo javnega naročila.</w:t>
      </w:r>
    </w:p>
    <w:p w14:paraId="01D8311C" w14:textId="77777777" w:rsidR="00057526" w:rsidRPr="00057526" w:rsidRDefault="00057526" w:rsidP="00057526">
      <w:pPr>
        <w:rPr>
          <w:rFonts w:cs="Arial"/>
          <w:color w:val="000000"/>
          <w:szCs w:val="20"/>
        </w:rPr>
      </w:pPr>
    </w:p>
    <w:p w14:paraId="5DE0BFFC" w14:textId="1B41403D" w:rsidR="00057526" w:rsidRPr="00057526" w:rsidRDefault="00057526" w:rsidP="00057526">
      <w:pPr>
        <w:rPr>
          <w:rFonts w:cs="Arial"/>
          <w:color w:val="000000"/>
          <w:szCs w:val="20"/>
        </w:rPr>
      </w:pPr>
      <w:r w:rsidRPr="00057526">
        <w:rPr>
          <w:rFonts w:cs="Arial"/>
          <w:color w:val="000000"/>
          <w:szCs w:val="20"/>
        </w:rPr>
        <w:t>Za posamezne sklope se zahteva izpolnjevanje vseh pogojev in drugih zahtev, kot navedeno v teh navodilih. Ponudniku v obrazcu »Enotni evropski dokument v zvezi z oddajo javnega naročila – ESPD« (v nadaljevanju: ESPD) ni potrebno navajati, za katere sklope oddaja ponudbo. Kadar to ne bo izrecno označeno, bo naročnik štel, da ponudnik oddaja ponudbo za sklop, za katerega je v predračunu navedel ponudben</w:t>
      </w:r>
      <w:r w:rsidR="00933808">
        <w:rPr>
          <w:rFonts w:cs="Arial"/>
          <w:color w:val="000000"/>
          <w:szCs w:val="20"/>
        </w:rPr>
        <w:t>o</w:t>
      </w:r>
      <w:r w:rsidRPr="00057526">
        <w:rPr>
          <w:rFonts w:cs="Arial"/>
          <w:color w:val="000000"/>
          <w:szCs w:val="20"/>
        </w:rPr>
        <w:t xml:space="preserve"> cen</w:t>
      </w:r>
      <w:r w:rsidR="00933808">
        <w:rPr>
          <w:rFonts w:cs="Arial"/>
          <w:color w:val="000000"/>
          <w:szCs w:val="20"/>
        </w:rPr>
        <w:t>o</w:t>
      </w:r>
      <w:r w:rsidRPr="00057526">
        <w:rPr>
          <w:rFonts w:cs="Arial"/>
          <w:color w:val="000000"/>
          <w:szCs w:val="20"/>
        </w:rPr>
        <w:t>.</w:t>
      </w:r>
    </w:p>
    <w:p w14:paraId="123204F6" w14:textId="77777777" w:rsidR="00057526" w:rsidRPr="00057526" w:rsidRDefault="00057526" w:rsidP="00057526">
      <w:pPr>
        <w:rPr>
          <w:rFonts w:cs="Arial"/>
          <w:color w:val="000000"/>
          <w:szCs w:val="20"/>
        </w:rPr>
      </w:pPr>
    </w:p>
    <w:p w14:paraId="6D36C2AA" w14:textId="531E63DB" w:rsidR="004478D8" w:rsidRDefault="00057526" w:rsidP="00057526">
      <w:pPr>
        <w:rPr>
          <w:rFonts w:cs="Arial"/>
          <w:color w:val="000000"/>
          <w:szCs w:val="20"/>
        </w:rPr>
      </w:pPr>
      <w:r w:rsidRPr="00057526">
        <w:rPr>
          <w:rFonts w:cs="Arial"/>
          <w:color w:val="000000"/>
          <w:szCs w:val="20"/>
        </w:rPr>
        <w:t>Naročnik bo na podlagi pogojev in meril, določenih v dokumentaciji v zvezi z oddajo javnega naročila, za posamezen sklop izbral najugodnejšega ponudnika, ki bo oddal dopustno ponudbo in s katerim bo sklenil pogodbo.</w:t>
      </w:r>
    </w:p>
    <w:p w14:paraId="3EADAE56" w14:textId="77777777" w:rsidR="00057526" w:rsidRPr="009D2702" w:rsidRDefault="00057526" w:rsidP="00057526">
      <w:pPr>
        <w:rPr>
          <w:rFonts w:cs="Arial"/>
          <w:szCs w:val="20"/>
        </w:rPr>
      </w:pPr>
    </w:p>
    <w:p w14:paraId="6356CE06" w14:textId="77777777" w:rsidR="00AA4D59" w:rsidRPr="00563C0C" w:rsidRDefault="00AA4D59" w:rsidP="00563C0C">
      <w:pPr>
        <w:pStyle w:val="Naslov1"/>
        <w:ind w:left="357"/>
      </w:pPr>
      <w:bookmarkStart w:id="7" w:name="_Toc106511237"/>
      <w:bookmarkStart w:id="8" w:name="_Toc114063646"/>
      <w:r w:rsidRPr="00563C0C">
        <w:t>ROK IN NAČIN PREDLOŽITVE PONUDB</w:t>
      </w:r>
      <w:bookmarkEnd w:id="7"/>
      <w:r w:rsidRPr="00563C0C">
        <w:t>E</w:t>
      </w:r>
      <w:bookmarkEnd w:id="8"/>
    </w:p>
    <w:p w14:paraId="15046809" w14:textId="77777777" w:rsidR="004478D8" w:rsidRDefault="004478D8" w:rsidP="0012183C">
      <w:bookmarkStart w:id="9" w:name="_Toc451348295"/>
      <w:bookmarkStart w:id="10" w:name="_Toc451348296"/>
      <w:bookmarkStart w:id="11" w:name="_Toc106511238"/>
      <w:bookmarkEnd w:id="9"/>
      <w:bookmarkEnd w:id="10"/>
    </w:p>
    <w:p w14:paraId="417C4778" w14:textId="2477A680" w:rsidR="005D2049" w:rsidRDefault="004513D5" w:rsidP="0012183C">
      <w:r w:rsidRPr="004513D5">
        <w:t xml:space="preserve">Ponudnik mora ponudbo predložiti v informacijski sistem e JN (v nadaljevanju: sistem e-JN) na spletnem naslovu https://ejn.gov.si, v skladu s točko 3 dokumenta Navodila za uporabo informacijskega sistema </w:t>
      </w:r>
      <w:r w:rsidRPr="004513D5">
        <w:lastRenderedPageBreak/>
        <w:t xml:space="preserve">e-JN: PONUDNIKI, ki je del dokumentacije v zvezi z oddajo javnega naročila in objavljen na spletnem naslovu </w:t>
      </w:r>
      <w:hyperlink r:id="rId8" w:history="1">
        <w:r w:rsidRPr="00836891">
          <w:rPr>
            <w:rStyle w:val="Hiperpovezava"/>
          </w:rPr>
          <w:t>https://ejn.gov.si</w:t>
        </w:r>
      </w:hyperlink>
      <w:r w:rsidRPr="004513D5">
        <w:t>.</w:t>
      </w:r>
    </w:p>
    <w:p w14:paraId="1DE3641C" w14:textId="77777777" w:rsidR="004513D5" w:rsidRPr="009D2702" w:rsidRDefault="004513D5" w:rsidP="0012183C"/>
    <w:p w14:paraId="57CEAD05" w14:textId="036DEAAD" w:rsidR="005D2049" w:rsidRPr="008E55BB" w:rsidRDefault="005D2049" w:rsidP="0012183C">
      <w:r w:rsidRPr="009D2702">
        <w:t xml:space="preserve">Ponudnik se mora pred oddajo ponudbe registrirati na spletnem naslovu </w:t>
      </w:r>
      <w:hyperlink r:id="rId9" w:history="1">
        <w:r w:rsidRPr="009D2702">
          <w:rPr>
            <w:color w:val="0000FF"/>
            <w:u w:val="single"/>
          </w:rPr>
          <w:t>https://ejn.gov.si</w:t>
        </w:r>
      </w:hyperlink>
      <w:r w:rsidRPr="009D2702">
        <w:t xml:space="preserve">, v skladu z </w:t>
      </w:r>
      <w:r w:rsidR="00E82912" w:rsidRPr="00E82912">
        <w:t>Navodil</w:t>
      </w:r>
      <w:r w:rsidR="00E82912">
        <w:t>i</w:t>
      </w:r>
      <w:r w:rsidR="00E82912" w:rsidRPr="00E82912">
        <w:t xml:space="preserve"> za uporabo informacijskega sistema e-JN: PONUDNIKI</w:t>
      </w:r>
      <w:r w:rsidRPr="009D2702">
        <w:t xml:space="preserve">. Če je ponudnik že registriran v sistem e-JN, se v aplikacijo prijavi na istem </w:t>
      </w:r>
      <w:r w:rsidRPr="008E55BB">
        <w:t>naslovu.</w:t>
      </w:r>
    </w:p>
    <w:p w14:paraId="2ED07E45" w14:textId="77777777" w:rsidR="005D2049" w:rsidRPr="008E55BB" w:rsidRDefault="005D2049" w:rsidP="0012183C"/>
    <w:p w14:paraId="0F88F4A9" w14:textId="3F96E798" w:rsidR="005D2049" w:rsidRPr="009D2702" w:rsidRDefault="005D2049" w:rsidP="0012183C">
      <w:bookmarkStart w:id="12" w:name="_Hlk101273158"/>
      <w:r w:rsidRPr="008E55BB">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E55BB">
        <w:rPr>
          <w:i/>
          <w:sz w:val="18"/>
          <w:vertAlign w:val="superscript"/>
        </w:rPr>
        <w:footnoteReference w:id="1"/>
      </w:r>
      <w:r w:rsidRPr="008E55BB">
        <w:t>).</w:t>
      </w:r>
    </w:p>
    <w:bookmarkEnd w:id="12"/>
    <w:p w14:paraId="141EB7D6" w14:textId="77777777" w:rsidR="005D2049" w:rsidRPr="009D2702" w:rsidRDefault="005D2049" w:rsidP="0012183C">
      <w:pPr>
        <w:rPr>
          <w:lang w:eastAsia="sl-SI"/>
        </w:rPr>
      </w:pPr>
    </w:p>
    <w:p w14:paraId="797F484F" w14:textId="423E5C0E" w:rsidR="005D2049" w:rsidRPr="009D2702" w:rsidRDefault="005D2049" w:rsidP="0012183C">
      <w:r w:rsidRPr="009D2702">
        <w:t xml:space="preserve">Ponudba se šteje za pravočasno oddano, če jo naročnik prejme preko sistema e-JN </w:t>
      </w:r>
      <w:r w:rsidR="00DB62C9">
        <w:t xml:space="preserve">na spletnem naslovu </w:t>
      </w:r>
      <w:hyperlink r:id="rId10" w:history="1">
        <w:r w:rsidR="00127C93" w:rsidRPr="008A5F7E">
          <w:rPr>
            <w:rStyle w:val="Hiperpovezava"/>
            <w:rFonts w:cs="Arial"/>
            <w:szCs w:val="20"/>
            <w:lang w:eastAsia="sl-SI"/>
          </w:rPr>
          <w:t>https://ejn.gov.si</w:t>
        </w:r>
      </w:hyperlink>
      <w:r w:rsidRPr="009D2702">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9D2702" w:rsidRDefault="005D2049" w:rsidP="0012183C"/>
    <w:p w14:paraId="34A3FD2F" w14:textId="77777777" w:rsidR="005D2049" w:rsidRPr="009D2702" w:rsidRDefault="005D2049" w:rsidP="0012183C">
      <w:r w:rsidRPr="009D27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12183C"/>
    <w:p w14:paraId="0F75F40D" w14:textId="728EF5B0" w:rsidR="005D2049" w:rsidRPr="009D2702" w:rsidRDefault="005D2049" w:rsidP="0012183C">
      <w:r w:rsidRPr="009D2702">
        <w:t xml:space="preserve">Po preteku roka za predložitev ponudb </w:t>
      </w:r>
      <w:r w:rsidRPr="00B12D23">
        <w:t>ponudbe</w:t>
      </w:r>
      <w:r w:rsidR="002841F1" w:rsidRPr="00B12D23">
        <w:t xml:space="preserve"> v sistemu e</w:t>
      </w:r>
      <w:r w:rsidR="002841F1" w:rsidRPr="00B12D23">
        <w:noBreakHyphen/>
        <w:t>JN</w:t>
      </w:r>
      <w:r w:rsidRPr="009D2702">
        <w:t xml:space="preserve"> ne bo več mogoče oddati ali umakniti.</w:t>
      </w:r>
    </w:p>
    <w:p w14:paraId="3B206326" w14:textId="77777777" w:rsidR="005D2049" w:rsidRPr="009D2702" w:rsidRDefault="005D2049" w:rsidP="0012183C"/>
    <w:p w14:paraId="64888D22" w14:textId="612B7DCD" w:rsidR="005D2049" w:rsidRDefault="005D2049" w:rsidP="0012183C">
      <w:r w:rsidRPr="009D2702">
        <w:t>Dostop do povezave za oddajo elektronske ponudbe v tem postopku</w:t>
      </w:r>
      <w:r w:rsidR="00B67936">
        <w:t xml:space="preserve"> oddaje</w:t>
      </w:r>
      <w:r w:rsidRPr="009D2702">
        <w:t xml:space="preserve"> javnega naročila je naveden v obvestilu o naročilu na portalu javnih naročil.</w:t>
      </w:r>
    </w:p>
    <w:p w14:paraId="5C861922" w14:textId="77777777" w:rsidR="005D77DF" w:rsidRDefault="005D77DF" w:rsidP="0012183C"/>
    <w:p w14:paraId="68E2390F" w14:textId="77777777" w:rsidR="00B55DD0" w:rsidRPr="009D2702" w:rsidRDefault="00B55DD0" w:rsidP="0012183C"/>
    <w:p w14:paraId="659B3381" w14:textId="77777777" w:rsidR="00AA4D59" w:rsidRPr="00563C0C" w:rsidRDefault="005D2049" w:rsidP="00563C0C">
      <w:pPr>
        <w:pStyle w:val="Naslov1"/>
        <w:ind w:left="357"/>
      </w:pPr>
      <w:bookmarkStart w:id="13" w:name="_Toc114063647"/>
      <w:bookmarkEnd w:id="11"/>
      <w:r w:rsidRPr="00563C0C">
        <w:t>INFORMACIJE V ZVEZI Z ODPIRANJEM PONUDB</w:t>
      </w:r>
      <w:bookmarkEnd w:id="13"/>
    </w:p>
    <w:p w14:paraId="3535414C" w14:textId="77777777" w:rsidR="0012183C" w:rsidRDefault="0012183C" w:rsidP="0012183C">
      <w:pPr>
        <w:rPr>
          <w:szCs w:val="20"/>
        </w:rPr>
      </w:pPr>
      <w:bookmarkStart w:id="14" w:name="_Toc417549424"/>
    </w:p>
    <w:p w14:paraId="0E13DA1F" w14:textId="362E9C77" w:rsidR="005D2049" w:rsidRPr="009D2702" w:rsidRDefault="005D2049" w:rsidP="0012183C">
      <w:pPr>
        <w:rPr>
          <w:szCs w:val="20"/>
        </w:rPr>
      </w:pPr>
      <w:r w:rsidRPr="009D2702">
        <w:rPr>
          <w:szCs w:val="20"/>
        </w:rPr>
        <w:t xml:space="preserve">Odpiranje ponudb bo potekalo samodejno v sistemu e-JN </w:t>
      </w:r>
      <w:r w:rsidRPr="009D2702">
        <w:t xml:space="preserve">na spletnem naslovu </w:t>
      </w:r>
      <w:hyperlink r:id="rId11" w:history="1">
        <w:r w:rsidRPr="009D2702">
          <w:rPr>
            <w:color w:val="0000FF"/>
            <w:szCs w:val="20"/>
            <w:u w:val="single"/>
            <w:lang w:eastAsia="sl-SI"/>
          </w:rPr>
          <w:t>https://ejn.gov.si</w:t>
        </w:r>
      </w:hyperlink>
      <w:r w:rsidRPr="009D2702">
        <w:rPr>
          <w:color w:val="0000FF"/>
          <w:szCs w:val="20"/>
          <w:u w:val="single"/>
          <w:lang w:eastAsia="sl-SI"/>
        </w:rPr>
        <w:t xml:space="preserve"> </w:t>
      </w:r>
      <w:r w:rsidRPr="009D2702">
        <w:t>na dan in uro, kot je to določeno v obvestilu o naročilu</w:t>
      </w:r>
      <w:r w:rsidRPr="009D2702">
        <w:rPr>
          <w:szCs w:val="20"/>
        </w:rPr>
        <w:t>.</w:t>
      </w:r>
    </w:p>
    <w:p w14:paraId="2AA38D36" w14:textId="77777777" w:rsidR="005D2049" w:rsidRPr="009D2702" w:rsidRDefault="005D2049" w:rsidP="0012183C"/>
    <w:p w14:paraId="076469EF" w14:textId="4382526A" w:rsidR="00202EFE" w:rsidRDefault="00202EFE" w:rsidP="0012183C">
      <w:r w:rsidRPr="00202EFE">
        <w:t xml:space="preserve">Odpiranje poteka tako, da informacijski sistem e-JN samodejno ob uri, ki je določena za javno odpiranje ponudb, prikaže podatke o ponudniku, skupni vrednosti brez davka, skupni vrednosti davka in skupni vrednosti z davkom ter </w:t>
      </w:r>
      <w:r w:rsidRPr="00524964">
        <w:t>omogoči dostop do predračuna, ki je naložen v sistemu e-JN v razdelku »</w:t>
      </w:r>
      <w:r w:rsidR="00A50AE6" w:rsidRPr="00524964">
        <w:t>P</w:t>
      </w:r>
      <w:r w:rsidRPr="00524964">
        <w:t>onudbena vrednost«, v delu</w:t>
      </w:r>
      <w:r w:rsidRPr="00202EFE">
        <w:t xml:space="preserve"> »Predračun«.</w:t>
      </w:r>
    </w:p>
    <w:p w14:paraId="75FC3D05" w14:textId="77777777" w:rsidR="00202EFE" w:rsidRPr="009D2702" w:rsidRDefault="00202EFE" w:rsidP="0012183C"/>
    <w:p w14:paraId="125FEFFC" w14:textId="1F7F0A44" w:rsidR="00B93D32" w:rsidRDefault="005D2049" w:rsidP="0012183C">
      <w:r w:rsidRPr="009D2702">
        <w:t xml:space="preserve">Ponudnikom, ki bodo oddali ponudbe, bo zapisnik o odpiranju ponudb na voljo v sistemu e-JN v </w:t>
      </w:r>
      <w:r w:rsidR="00AA0410">
        <w:t>razdelku »S</w:t>
      </w:r>
      <w:r w:rsidRPr="009D2702">
        <w:t>eznam prejetih ponudb</w:t>
      </w:r>
      <w:r w:rsidR="00AA0410">
        <w:t>«</w:t>
      </w:r>
      <w:r w:rsidRPr="009D2702">
        <w:t>.</w:t>
      </w:r>
      <w:bookmarkStart w:id="15" w:name="_Toc451348298"/>
      <w:bookmarkEnd w:id="14"/>
      <w:bookmarkEnd w:id="15"/>
    </w:p>
    <w:p w14:paraId="67B98F2B" w14:textId="77777777" w:rsidR="005D77DF" w:rsidRDefault="005D77DF" w:rsidP="0012183C"/>
    <w:p w14:paraId="07BA812F" w14:textId="77777777" w:rsidR="00D107FD" w:rsidRPr="009D2702" w:rsidRDefault="00D107FD" w:rsidP="0012183C"/>
    <w:p w14:paraId="05866141" w14:textId="77777777" w:rsidR="00AA4D59" w:rsidRPr="00563C0C" w:rsidRDefault="00AA4D59" w:rsidP="00563C0C">
      <w:pPr>
        <w:pStyle w:val="Naslov1"/>
        <w:ind w:left="357"/>
      </w:pPr>
      <w:bookmarkStart w:id="16" w:name="_Toc114063648"/>
      <w:r w:rsidRPr="00563C0C">
        <w:t>PRAVNA PODLAGA</w:t>
      </w:r>
      <w:bookmarkEnd w:id="16"/>
    </w:p>
    <w:p w14:paraId="6B073EE9" w14:textId="77777777" w:rsidR="00BE128B" w:rsidRDefault="00BE128B" w:rsidP="0012183C"/>
    <w:p w14:paraId="0F4DB1C4" w14:textId="54B654DD" w:rsidR="00005B6F" w:rsidRDefault="00005B6F" w:rsidP="0012183C">
      <w:r w:rsidRPr="009D2702">
        <w:t>Naročnik izvaja postopek oddaje javnega naročila na podlagi veljavnega zakona in podzakonskih aktov, ki urejajo javno naročanje, v skladu z veljavno zakonodajo, ki ureja področje javnih financ ter področje, ki je predmet javnega naročila.</w:t>
      </w:r>
    </w:p>
    <w:p w14:paraId="71E27FDE" w14:textId="195062D5" w:rsidR="005D77DF" w:rsidRDefault="005D77DF" w:rsidP="0012183C"/>
    <w:p w14:paraId="32A953B1" w14:textId="77777777" w:rsidR="00005B6F" w:rsidRPr="009D2702" w:rsidRDefault="00005B6F" w:rsidP="0012183C"/>
    <w:p w14:paraId="0543F3FD" w14:textId="1C33C32C" w:rsidR="00AA4D59" w:rsidRDefault="00AA4D59" w:rsidP="00563C0C">
      <w:pPr>
        <w:pStyle w:val="Naslov1"/>
        <w:ind w:left="357"/>
      </w:pPr>
      <w:bookmarkStart w:id="17" w:name="_Toc114063649"/>
      <w:r w:rsidRPr="00563C0C">
        <w:t>TEMELJNA PRAVIL</w:t>
      </w:r>
      <w:r w:rsidR="002642BD" w:rsidRPr="00563C0C">
        <w:t>A ZA DOSTOP, OBVESTILA IN POJASNILA V</w:t>
      </w:r>
      <w:r w:rsidR="000D2D11">
        <w:t>EZANA NA DO</w:t>
      </w:r>
      <w:r w:rsidR="002642BD" w:rsidRPr="00563C0C">
        <w:t>KUMENTACIJO</w:t>
      </w:r>
      <w:r w:rsidR="000D2D11">
        <w:t xml:space="preserve"> V ZVEZI Z ODDAJO JAVNEGA NAROČILA</w:t>
      </w:r>
      <w:bookmarkEnd w:id="17"/>
    </w:p>
    <w:p w14:paraId="652B2EA1" w14:textId="77777777" w:rsidR="008A24A5" w:rsidRPr="008A24A5" w:rsidRDefault="008A24A5" w:rsidP="008A24A5"/>
    <w:p w14:paraId="1AF3E98F" w14:textId="44A8CF6C" w:rsidR="00DD4E1E" w:rsidRDefault="00AA4D59" w:rsidP="00DA3915">
      <w:pPr>
        <w:pStyle w:val="Naslov2"/>
        <w:ind w:left="567" w:hanging="567"/>
      </w:pPr>
      <w:bookmarkStart w:id="18" w:name="_Toc114063650"/>
      <w:r w:rsidRPr="008A24A5">
        <w:t>Dostop do dokumentacije</w:t>
      </w:r>
      <w:bookmarkStart w:id="19" w:name="_Toc106511247"/>
      <w:r w:rsidR="00BE128B" w:rsidRPr="008A24A5">
        <w:t xml:space="preserve"> </w:t>
      </w:r>
      <w:r w:rsidR="00F06B12" w:rsidRPr="008A24A5">
        <w:t>v zvezi z oddajo javnega naročila</w:t>
      </w:r>
      <w:bookmarkEnd w:id="18"/>
    </w:p>
    <w:p w14:paraId="1B2A4285" w14:textId="41003A31" w:rsidR="008A24A5" w:rsidRPr="008A24A5" w:rsidRDefault="008A24A5" w:rsidP="0012183C"/>
    <w:p w14:paraId="1A53D2B7" w14:textId="0D282CAE" w:rsidR="00F87B1B" w:rsidRDefault="00F87B1B" w:rsidP="0012183C">
      <w:pPr>
        <w:rPr>
          <w:rFonts w:cs="Arial"/>
        </w:rPr>
      </w:pPr>
      <w:r w:rsidRPr="009D2702">
        <w:rPr>
          <w:rFonts w:cs="Arial"/>
        </w:rPr>
        <w:t>Dokumentacija v zvezi z oddajo javnega naročila je objavljena v okviru objave tega naročila na portalu javnih naročil.</w:t>
      </w:r>
    </w:p>
    <w:p w14:paraId="5946BA71" w14:textId="77777777" w:rsidR="00295794" w:rsidRPr="009D2702" w:rsidRDefault="00295794" w:rsidP="0012183C">
      <w:pPr>
        <w:rPr>
          <w:rFonts w:cs="Arial"/>
        </w:rPr>
      </w:pPr>
    </w:p>
    <w:p w14:paraId="1CC78010" w14:textId="3302478B" w:rsidR="00DD4E1E" w:rsidRPr="008A24A5" w:rsidRDefault="00AA4D59" w:rsidP="008A24A5">
      <w:pPr>
        <w:pStyle w:val="Naslov2"/>
        <w:ind w:left="567" w:hanging="567"/>
      </w:pPr>
      <w:bookmarkStart w:id="20" w:name="_Toc114063651"/>
      <w:r w:rsidRPr="008A24A5">
        <w:lastRenderedPageBreak/>
        <w:t xml:space="preserve">Obvestila in pojasnila </w:t>
      </w:r>
      <w:r w:rsidR="00F06B12" w:rsidRPr="008A24A5">
        <w:t>vezana na</w:t>
      </w:r>
      <w:r w:rsidRPr="008A24A5">
        <w:t xml:space="preserve"> dokumentacijo</w:t>
      </w:r>
      <w:bookmarkEnd w:id="19"/>
      <w:r w:rsidR="00F06B12" w:rsidRPr="008A24A5">
        <w:t xml:space="preserve"> v zvezi z oddajo javnega naročila</w:t>
      </w:r>
      <w:bookmarkEnd w:id="20"/>
    </w:p>
    <w:p w14:paraId="3EF55B92" w14:textId="77777777" w:rsidR="00DA3915" w:rsidRDefault="00DA3915" w:rsidP="0012183C"/>
    <w:p w14:paraId="2C88A787" w14:textId="5544797C" w:rsidR="00DD4E1E" w:rsidRPr="009D2702" w:rsidRDefault="00DD4E1E" w:rsidP="0012183C">
      <w:r w:rsidRPr="009D2702">
        <w:t>Komunikacija s ponudniki o vprašanjih v zvezi z vsebino naročila in v zvezi s pripravo ponudbe poteka izključno preko portala javnih naročil.</w:t>
      </w:r>
    </w:p>
    <w:p w14:paraId="118FA4FC" w14:textId="77777777" w:rsidR="00DD4E1E" w:rsidRPr="009D2702" w:rsidRDefault="00DD4E1E" w:rsidP="0012183C"/>
    <w:p w14:paraId="4EB92133" w14:textId="13DAB9FC" w:rsidR="00DD4E1E" w:rsidRPr="009D2702" w:rsidRDefault="00DD4E1E" w:rsidP="0012183C">
      <w:r w:rsidRPr="009D2702">
        <w:t xml:space="preserve">Naročnik bo zahtevo za pojasnilo dokumentacije </w:t>
      </w:r>
      <w:r w:rsidR="009151F8">
        <w:t>v zvezi z oddajo javnega naročila</w:t>
      </w:r>
      <w:r w:rsidRPr="009D2702">
        <w:t xml:space="preserve"> oziroma kakršnokoli drugo vprašanje v zvezi z naročilom štel kot pravočasno, če bo na portalu javnih naročil zastavljeno najkasneje do roka, ki je določen v obvestilu o </w:t>
      </w:r>
      <w:r w:rsidRPr="00457220">
        <w:t>naročilu, objavljenem na portalu javnih naročil.</w:t>
      </w:r>
    </w:p>
    <w:p w14:paraId="2F3B9093" w14:textId="77777777" w:rsidR="00DD4E1E" w:rsidRPr="009D2702" w:rsidRDefault="00DD4E1E" w:rsidP="0012183C"/>
    <w:p w14:paraId="1B261239" w14:textId="10EB735E" w:rsidR="00DD4E1E" w:rsidRDefault="00DD4E1E" w:rsidP="0012183C">
      <w:r w:rsidRPr="009D2702">
        <w:t>Na zahteve za pojasnila oziroma druga vprašanja v zvezi z naročilom, zastavljena po tem roku, naročnik ne bo odgovarjal. Prav tako naročnik ne bo odgovarjal na komentarje.</w:t>
      </w:r>
    </w:p>
    <w:p w14:paraId="33B5859C" w14:textId="00C400EC" w:rsidR="00057526" w:rsidRDefault="00057526" w:rsidP="0012183C"/>
    <w:p w14:paraId="3BFD6F5B" w14:textId="77777777" w:rsidR="0015222F" w:rsidRPr="0032730C" w:rsidRDefault="0015222F" w:rsidP="0032730C">
      <w:pPr>
        <w:pStyle w:val="Naslov2"/>
        <w:ind w:left="567" w:hanging="567"/>
      </w:pPr>
      <w:bookmarkStart w:id="21" w:name="_Toc73959555"/>
      <w:bookmarkStart w:id="22" w:name="_Toc81830743"/>
      <w:bookmarkStart w:id="23" w:name="_Toc97033078"/>
      <w:bookmarkStart w:id="24" w:name="_Toc114063652"/>
      <w:r w:rsidRPr="0032730C">
        <w:t>Neobvezen ogled</w:t>
      </w:r>
      <w:bookmarkEnd w:id="21"/>
      <w:bookmarkEnd w:id="22"/>
      <w:bookmarkEnd w:id="23"/>
      <w:bookmarkEnd w:id="24"/>
      <w:r w:rsidRPr="0032730C">
        <w:t xml:space="preserve"> </w:t>
      </w:r>
    </w:p>
    <w:p w14:paraId="04A5C33D" w14:textId="77777777" w:rsidR="0015222F" w:rsidRPr="0015222F" w:rsidRDefault="0015222F" w:rsidP="0015222F">
      <w:pPr>
        <w:spacing w:line="260" w:lineRule="atLeast"/>
        <w:rPr>
          <w:rFonts w:eastAsia="Calibri" w:cs="Arial"/>
          <w:color w:val="FF0000"/>
          <w:szCs w:val="20"/>
        </w:rPr>
      </w:pPr>
    </w:p>
    <w:p w14:paraId="663FB215" w14:textId="4C3C6F86" w:rsidR="0015222F" w:rsidRPr="0015222F" w:rsidRDefault="0015222F" w:rsidP="0015222F">
      <w:pPr>
        <w:spacing w:line="260" w:lineRule="atLeast"/>
        <w:rPr>
          <w:rFonts w:eastAsia="Calibri"/>
        </w:rPr>
      </w:pPr>
      <w:r w:rsidRPr="0015222F">
        <w:rPr>
          <w:rFonts w:eastAsia="Calibri" w:cs="Arial"/>
          <w:szCs w:val="20"/>
          <w:lang w:eastAsia="sl-SI"/>
        </w:rPr>
        <w:t xml:space="preserve">Naročnik ponudnikom pred oddajo ponudbe omogoča </w:t>
      </w:r>
      <w:r w:rsidRPr="0015222F">
        <w:rPr>
          <w:rFonts w:eastAsia="Calibri" w:cs="Arial"/>
          <w:szCs w:val="20"/>
          <w:u w:val="single"/>
          <w:lang w:eastAsia="sl-SI"/>
        </w:rPr>
        <w:t>neobvezen</w:t>
      </w:r>
      <w:r w:rsidRPr="0015222F">
        <w:rPr>
          <w:rFonts w:eastAsia="Calibri" w:cs="Arial"/>
          <w:szCs w:val="20"/>
          <w:lang w:eastAsia="sl-SI"/>
        </w:rPr>
        <w:t xml:space="preserve"> ogled lokacij</w:t>
      </w:r>
      <w:r w:rsidR="00CC1EDC">
        <w:rPr>
          <w:rFonts w:eastAsia="Calibri" w:cs="Arial"/>
          <w:szCs w:val="20"/>
          <w:lang w:eastAsia="sl-SI"/>
        </w:rPr>
        <w:t xml:space="preserve"> v posameznem sklopu</w:t>
      </w:r>
      <w:r>
        <w:rPr>
          <w:rFonts w:eastAsia="Calibri" w:cs="Arial"/>
          <w:szCs w:val="20"/>
          <w:lang w:eastAsia="sl-SI"/>
        </w:rPr>
        <w:t xml:space="preserve"> določenih v tehničnih specifikacijah</w:t>
      </w:r>
      <w:r w:rsidRPr="0015222F">
        <w:rPr>
          <w:rFonts w:eastAsia="Calibri" w:cs="Arial"/>
          <w:szCs w:val="20"/>
          <w:lang w:eastAsia="sl-SI"/>
        </w:rPr>
        <w:t>.</w:t>
      </w:r>
    </w:p>
    <w:p w14:paraId="349FAEF0" w14:textId="77777777" w:rsidR="0015222F" w:rsidRPr="0015222F" w:rsidRDefault="0015222F" w:rsidP="0015222F">
      <w:pPr>
        <w:spacing w:line="0" w:lineRule="atLeast"/>
        <w:rPr>
          <w:rFonts w:eastAsia="Calibri"/>
        </w:rPr>
      </w:pPr>
    </w:p>
    <w:p w14:paraId="6D0708D3" w14:textId="77777777" w:rsidR="0015222F" w:rsidRPr="0015222F" w:rsidRDefault="0015222F" w:rsidP="0015222F">
      <w:pPr>
        <w:autoSpaceDE w:val="0"/>
        <w:autoSpaceDN w:val="0"/>
        <w:adjustRightInd w:val="0"/>
        <w:rPr>
          <w:rFonts w:eastAsia="Calibri" w:cs="Arial"/>
          <w:szCs w:val="20"/>
          <w:lang w:eastAsia="sl-SI"/>
        </w:rPr>
      </w:pPr>
      <w:r w:rsidRPr="0015222F">
        <w:rPr>
          <w:rFonts w:eastAsia="Calibri" w:cs="Arial"/>
          <w:szCs w:val="20"/>
          <w:lang w:eastAsia="sl-SI"/>
        </w:rPr>
        <w:t>Potencialni ponudnik, ki je zainteresiran za ogled pošlje zahtevo za le to preko vprašanj na Portal javnih naročil, najpozneje pet delovnih dni po objavi obvestila o javnem naročilu. Naročnik bo, ob morebitni zahtevi za ogled, v doglednem času objavil podatke o organiziranju ogleda na Portalu javnih naročil.</w:t>
      </w:r>
    </w:p>
    <w:p w14:paraId="41EA661C" w14:textId="77777777" w:rsidR="0015222F" w:rsidRPr="0015222F" w:rsidRDefault="0015222F" w:rsidP="0015222F">
      <w:pPr>
        <w:autoSpaceDE w:val="0"/>
        <w:autoSpaceDN w:val="0"/>
        <w:adjustRightInd w:val="0"/>
        <w:rPr>
          <w:rFonts w:eastAsia="Calibri" w:cs="Arial"/>
          <w:szCs w:val="20"/>
          <w:lang w:eastAsia="sl-SI"/>
        </w:rPr>
      </w:pPr>
    </w:p>
    <w:p w14:paraId="585C29E5" w14:textId="5D286C13" w:rsidR="0015222F" w:rsidRDefault="0015222F" w:rsidP="0015222F">
      <w:pPr>
        <w:spacing w:line="0" w:lineRule="atLeast"/>
        <w:rPr>
          <w:rFonts w:eastAsia="Calibri" w:cs="Arial"/>
          <w:szCs w:val="20"/>
          <w:lang w:eastAsia="sl-SI"/>
        </w:rPr>
      </w:pPr>
      <w:r w:rsidRPr="0015222F">
        <w:rPr>
          <w:rFonts w:eastAsia="Calibri" w:cs="Arial"/>
          <w:szCs w:val="20"/>
          <w:lang w:eastAsia="sl-SI"/>
        </w:rPr>
        <w:t>Ogled lokacije je informativne narave in ni pogoj za predložitev ponudbe.</w:t>
      </w:r>
    </w:p>
    <w:p w14:paraId="72C706A4" w14:textId="77777777" w:rsidR="005D77DF" w:rsidRPr="0015222F" w:rsidRDefault="005D77DF" w:rsidP="0015222F">
      <w:pPr>
        <w:spacing w:line="0" w:lineRule="atLeast"/>
        <w:rPr>
          <w:rFonts w:eastAsia="Calibri" w:cs="Arial"/>
          <w:szCs w:val="20"/>
          <w:lang w:eastAsia="sl-SI"/>
        </w:rPr>
      </w:pPr>
    </w:p>
    <w:p w14:paraId="5733849C" w14:textId="77777777" w:rsidR="00663222" w:rsidRPr="00057526" w:rsidRDefault="00663222" w:rsidP="00057526">
      <w:pPr>
        <w:rPr>
          <w:rFonts w:cs="Arial"/>
          <w:szCs w:val="20"/>
        </w:rPr>
      </w:pPr>
    </w:p>
    <w:p w14:paraId="2CAA9FE1" w14:textId="77777777" w:rsidR="00AA4D59" w:rsidRPr="00563C0C" w:rsidRDefault="00AA4D59" w:rsidP="00563C0C">
      <w:pPr>
        <w:pStyle w:val="Naslov1"/>
        <w:ind w:left="357"/>
      </w:pPr>
      <w:bookmarkStart w:id="25" w:name="_Toc113361783"/>
      <w:bookmarkStart w:id="26" w:name="_Toc106511253"/>
      <w:bookmarkStart w:id="27" w:name="_Toc114063653"/>
      <w:bookmarkEnd w:id="25"/>
      <w:r w:rsidRPr="00563C0C">
        <w:t xml:space="preserve">SESTAVA </w:t>
      </w:r>
      <w:bookmarkEnd w:id="26"/>
      <w:r w:rsidR="003C1A83">
        <w:t>DOKUMENTACIJE V ZVEZI Z ODDAJO JAVNEGA NAROČILA</w:t>
      </w:r>
      <w:bookmarkEnd w:id="27"/>
    </w:p>
    <w:p w14:paraId="46696420" w14:textId="77777777" w:rsidR="006F4F38" w:rsidRDefault="006F4F38" w:rsidP="0012183C"/>
    <w:p w14:paraId="28C44B23" w14:textId="695D96A7" w:rsidR="001F70C7" w:rsidRPr="009D2702" w:rsidRDefault="001F70C7" w:rsidP="0012183C">
      <w:r w:rsidRPr="009D2702">
        <w:t>Dokumentacijo v zvezi z oddajo javnega naročila sestavljajo:</w:t>
      </w:r>
    </w:p>
    <w:p w14:paraId="0D8353BC" w14:textId="0B425597" w:rsidR="001F70C7" w:rsidRPr="00363076" w:rsidRDefault="00B57F40" w:rsidP="00130C32">
      <w:pPr>
        <w:pStyle w:val="Odstavekseznama"/>
        <w:numPr>
          <w:ilvl w:val="0"/>
          <w:numId w:val="6"/>
        </w:numPr>
        <w:suppressAutoHyphens/>
        <w:rPr>
          <w:rFonts w:cs="Arial"/>
        </w:rPr>
      </w:pPr>
      <w:r w:rsidRPr="00363076">
        <w:rPr>
          <w:rFonts w:cs="Arial"/>
        </w:rPr>
        <w:t>navodila</w:t>
      </w:r>
      <w:r w:rsidR="00CC1EDC" w:rsidRPr="00CC1EDC">
        <w:t xml:space="preserve"> </w:t>
      </w:r>
      <w:r w:rsidR="00CC1EDC" w:rsidRPr="00CC1EDC">
        <w:rPr>
          <w:rFonts w:cs="Arial"/>
        </w:rPr>
        <w:t>gospodarskim subjektom za pripravo ponudbe;</w:t>
      </w:r>
    </w:p>
    <w:p w14:paraId="02301ADC" w14:textId="3C35A21F" w:rsidR="00A269C0" w:rsidRPr="00BE28F0" w:rsidRDefault="00B57F40" w:rsidP="00130C32">
      <w:pPr>
        <w:numPr>
          <w:ilvl w:val="0"/>
          <w:numId w:val="6"/>
        </w:numPr>
        <w:rPr>
          <w:rFonts w:cs="Arial"/>
          <w:szCs w:val="20"/>
        </w:rPr>
      </w:pPr>
      <w:r w:rsidRPr="00BE28F0">
        <w:rPr>
          <w:rFonts w:cs="Arial"/>
          <w:szCs w:val="20"/>
        </w:rPr>
        <w:t>t</w:t>
      </w:r>
      <w:r w:rsidR="00AF2A9B" w:rsidRPr="00BE28F0">
        <w:rPr>
          <w:rFonts w:cs="Arial"/>
          <w:szCs w:val="20"/>
        </w:rPr>
        <w:t xml:space="preserve">ehnične </w:t>
      </w:r>
      <w:r w:rsidR="00B55962" w:rsidRPr="00BE28F0">
        <w:rPr>
          <w:rFonts w:cs="Arial"/>
          <w:szCs w:val="20"/>
        </w:rPr>
        <w:t>s</w:t>
      </w:r>
      <w:r w:rsidR="00A269C0" w:rsidRPr="00BE28F0">
        <w:rPr>
          <w:rFonts w:cs="Arial"/>
          <w:szCs w:val="20"/>
        </w:rPr>
        <w:t>pecifikacije</w:t>
      </w:r>
      <w:r w:rsidR="00CC1EDC" w:rsidRPr="00CC1EDC">
        <w:rPr>
          <w:rFonts w:cs="Arial"/>
          <w:szCs w:val="20"/>
        </w:rPr>
        <w:t>;</w:t>
      </w:r>
    </w:p>
    <w:p w14:paraId="0A8308F2" w14:textId="4D09B2D0" w:rsidR="001F70C7" w:rsidRPr="00002A5F" w:rsidRDefault="001F70C7" w:rsidP="00130C32">
      <w:pPr>
        <w:numPr>
          <w:ilvl w:val="0"/>
          <w:numId w:val="6"/>
        </w:numPr>
        <w:rPr>
          <w:rFonts w:cs="Arial"/>
          <w:szCs w:val="20"/>
        </w:rPr>
      </w:pPr>
      <w:r w:rsidRPr="00002A5F">
        <w:rPr>
          <w:rFonts w:cs="Arial"/>
          <w:szCs w:val="20"/>
        </w:rPr>
        <w:t>ESPD v elektronski obliki (datoteka XML)</w:t>
      </w:r>
      <w:r w:rsidR="00CC1EDC" w:rsidRPr="00CC1EDC">
        <w:t xml:space="preserve"> </w:t>
      </w:r>
      <w:r w:rsidR="00CC1EDC" w:rsidRPr="00CC1EDC">
        <w:rPr>
          <w:rFonts w:cs="Arial"/>
          <w:szCs w:val="20"/>
        </w:rPr>
        <w:t>;</w:t>
      </w:r>
    </w:p>
    <w:p w14:paraId="5FFAE709" w14:textId="512D7D7D" w:rsidR="0090587B" w:rsidRPr="00002A5F" w:rsidRDefault="00B57F40" w:rsidP="00130C32">
      <w:pPr>
        <w:numPr>
          <w:ilvl w:val="0"/>
          <w:numId w:val="6"/>
        </w:numPr>
        <w:rPr>
          <w:rFonts w:cs="Arial"/>
          <w:szCs w:val="20"/>
        </w:rPr>
      </w:pPr>
      <w:r w:rsidRPr="00002A5F">
        <w:rPr>
          <w:rFonts w:cs="Arial"/>
          <w:szCs w:val="20"/>
        </w:rPr>
        <w:t>o</w:t>
      </w:r>
      <w:r w:rsidR="0090587B" w:rsidRPr="00002A5F">
        <w:rPr>
          <w:rFonts w:cs="Arial"/>
          <w:szCs w:val="20"/>
        </w:rPr>
        <w:t>brazec Predračun</w:t>
      </w:r>
      <w:r w:rsidR="00CC1EDC" w:rsidRPr="00CC1EDC">
        <w:rPr>
          <w:rFonts w:cs="Arial"/>
          <w:szCs w:val="20"/>
        </w:rPr>
        <w:t>;</w:t>
      </w:r>
    </w:p>
    <w:p w14:paraId="377E1ACE" w14:textId="2916B118" w:rsidR="001F70C7" w:rsidRPr="00002A5F" w:rsidRDefault="00B57F40" w:rsidP="00130C32">
      <w:pPr>
        <w:pStyle w:val="Odstavekseznama"/>
        <w:numPr>
          <w:ilvl w:val="0"/>
          <w:numId w:val="6"/>
        </w:numPr>
        <w:suppressAutoHyphens/>
        <w:rPr>
          <w:rFonts w:cs="Arial"/>
        </w:rPr>
      </w:pPr>
      <w:r w:rsidRPr="00002A5F">
        <w:rPr>
          <w:rFonts w:cs="Arial"/>
        </w:rPr>
        <w:t>o</w:t>
      </w:r>
      <w:r w:rsidR="001F70C7" w:rsidRPr="00002A5F">
        <w:rPr>
          <w:rFonts w:cs="Arial"/>
        </w:rPr>
        <w:t>brazec Pooblastilo za pridobitev potrdila iz kazenske evidence za gospodarske subjekte</w:t>
      </w:r>
      <w:r w:rsidR="00CC1EDC" w:rsidRPr="00CC1EDC">
        <w:rPr>
          <w:rFonts w:cs="Arial"/>
        </w:rPr>
        <w:t>;</w:t>
      </w:r>
    </w:p>
    <w:p w14:paraId="7BD71385" w14:textId="7D083656" w:rsidR="001F70C7" w:rsidRPr="00DF3A89" w:rsidRDefault="00B57F40" w:rsidP="00130C32">
      <w:pPr>
        <w:pStyle w:val="Odstavekseznama"/>
        <w:numPr>
          <w:ilvl w:val="0"/>
          <w:numId w:val="6"/>
        </w:numPr>
        <w:suppressAutoHyphens/>
        <w:rPr>
          <w:rFonts w:cs="Arial"/>
        </w:rPr>
      </w:pPr>
      <w:r w:rsidRPr="00DF3A89">
        <w:rPr>
          <w:rFonts w:cs="Arial"/>
        </w:rPr>
        <w:t>o</w:t>
      </w:r>
      <w:r w:rsidR="001F70C7" w:rsidRPr="00DF3A89">
        <w:rPr>
          <w:rFonts w:cs="Arial"/>
        </w:rPr>
        <w:t>brazec Pooblastilo za pridobitev potrdila iz kazenske evidence za fizične osebe</w:t>
      </w:r>
      <w:r w:rsidR="00CC1EDC" w:rsidRPr="00CC1EDC">
        <w:rPr>
          <w:rFonts w:cs="Arial"/>
        </w:rPr>
        <w:t>;</w:t>
      </w:r>
    </w:p>
    <w:p w14:paraId="28354A32" w14:textId="2AE51D8E" w:rsidR="001F70C7" w:rsidRPr="005752CA" w:rsidRDefault="001F70C7" w:rsidP="00130C32">
      <w:pPr>
        <w:pStyle w:val="Odstavekseznama"/>
        <w:numPr>
          <w:ilvl w:val="0"/>
          <w:numId w:val="6"/>
        </w:numPr>
        <w:suppressAutoHyphens/>
        <w:rPr>
          <w:rFonts w:cs="Arial"/>
        </w:rPr>
      </w:pPr>
      <w:r w:rsidRPr="005752CA">
        <w:rPr>
          <w:rFonts w:cs="Arial"/>
        </w:rPr>
        <w:t>vzorec finančnega zavarovanja za dobro izvedbo pogodbenih obveznosti</w:t>
      </w:r>
      <w:r w:rsidR="00CC1EDC" w:rsidRPr="00CC1EDC">
        <w:rPr>
          <w:rFonts w:cs="Arial"/>
        </w:rPr>
        <w:t>;</w:t>
      </w:r>
    </w:p>
    <w:p w14:paraId="1F6C35CF" w14:textId="40C2A17C" w:rsidR="001F70C7" w:rsidRPr="00E849CE" w:rsidRDefault="001F70C7" w:rsidP="00130C32">
      <w:pPr>
        <w:numPr>
          <w:ilvl w:val="0"/>
          <w:numId w:val="6"/>
        </w:numPr>
        <w:rPr>
          <w:rFonts w:eastAsia="Calibri" w:cs="Arial"/>
        </w:rPr>
      </w:pPr>
      <w:r w:rsidRPr="00E07A5B">
        <w:rPr>
          <w:rFonts w:cs="Arial"/>
        </w:rPr>
        <w:t xml:space="preserve">obrazec Soglasje </w:t>
      </w:r>
      <w:r w:rsidRPr="003528C0">
        <w:rPr>
          <w:rFonts w:cs="Arial"/>
        </w:rPr>
        <w:t>podizvajalca za neposredna plačila</w:t>
      </w:r>
      <w:r w:rsidR="00CC1EDC" w:rsidRPr="00CC1EDC">
        <w:rPr>
          <w:rFonts w:cs="Arial"/>
        </w:rPr>
        <w:t>;</w:t>
      </w:r>
    </w:p>
    <w:p w14:paraId="0B96B4AF" w14:textId="51B57AB2" w:rsidR="00E849CE" w:rsidRPr="00E849CE" w:rsidRDefault="00E849CE" w:rsidP="00E849CE">
      <w:pPr>
        <w:numPr>
          <w:ilvl w:val="0"/>
          <w:numId w:val="6"/>
        </w:numPr>
        <w:rPr>
          <w:rFonts w:cs="Arial"/>
          <w:szCs w:val="20"/>
        </w:rPr>
      </w:pPr>
      <w:r>
        <w:rPr>
          <w:rFonts w:cs="Arial"/>
          <w:szCs w:val="20"/>
        </w:rPr>
        <w:t>vzorec</w:t>
      </w:r>
      <w:r w:rsidRPr="00DF3A89">
        <w:rPr>
          <w:rFonts w:cs="Arial"/>
          <w:szCs w:val="20"/>
        </w:rPr>
        <w:t xml:space="preserve"> pogodbe</w:t>
      </w:r>
      <w:r w:rsidR="00CC1EDC" w:rsidRPr="00CC1EDC">
        <w:rPr>
          <w:rFonts w:cs="Arial"/>
          <w:szCs w:val="20"/>
        </w:rPr>
        <w:t>;</w:t>
      </w:r>
    </w:p>
    <w:p w14:paraId="47EBC5B3" w14:textId="5856B770" w:rsidR="001F7D92" w:rsidRPr="0080454C" w:rsidRDefault="005E27DD" w:rsidP="00312F4C">
      <w:pPr>
        <w:pStyle w:val="Odstavekseznama"/>
        <w:numPr>
          <w:ilvl w:val="0"/>
          <w:numId w:val="6"/>
        </w:numPr>
        <w:suppressAutoHyphens/>
        <w:rPr>
          <w:rStyle w:val="Hiperpovezava"/>
          <w:color w:val="auto"/>
          <w:u w:val="none"/>
        </w:rPr>
      </w:pPr>
      <w:r w:rsidRPr="005E27DD">
        <w:rPr>
          <w:rFonts w:cs="Arial"/>
        </w:rPr>
        <w:t>Navodila za uporabo informacijskega sistema e-JN: PONUDNIKI</w:t>
      </w:r>
      <w:r>
        <w:rPr>
          <w:rFonts w:cs="Arial"/>
        </w:rPr>
        <w:t xml:space="preserve">, </w:t>
      </w:r>
      <w:r w:rsidRPr="005E27DD">
        <w:rPr>
          <w:rFonts w:cs="Arial"/>
        </w:rPr>
        <w:t xml:space="preserve">objavljen na spletnem naslovu </w:t>
      </w:r>
      <w:hyperlink r:id="rId12" w:history="1">
        <w:r w:rsidRPr="007023EC">
          <w:rPr>
            <w:rStyle w:val="Hiperpovezava"/>
            <w:rFonts w:cs="Arial"/>
          </w:rPr>
          <w:t>https://ejn.gov.si</w:t>
        </w:r>
      </w:hyperlink>
    </w:p>
    <w:p w14:paraId="11C83941" w14:textId="77777777" w:rsidR="005D77DF" w:rsidRPr="005E27DD" w:rsidRDefault="005D77DF" w:rsidP="0080454C">
      <w:pPr>
        <w:pStyle w:val="Odstavekseznama"/>
        <w:suppressAutoHyphens/>
        <w:ind w:left="908"/>
      </w:pPr>
    </w:p>
    <w:p w14:paraId="6FE786D6" w14:textId="77777777" w:rsidR="005E27DD" w:rsidRPr="001F7D92" w:rsidRDefault="005E27DD" w:rsidP="005E27DD">
      <w:pPr>
        <w:suppressAutoHyphens/>
      </w:pPr>
    </w:p>
    <w:p w14:paraId="22BC9A44" w14:textId="359C2038" w:rsidR="00AA4D59" w:rsidRPr="00294EBA" w:rsidRDefault="0090587B" w:rsidP="00294EBA">
      <w:pPr>
        <w:pStyle w:val="Naslov1"/>
        <w:ind w:left="357"/>
      </w:pPr>
      <w:bookmarkStart w:id="28" w:name="_Toc40360633"/>
      <w:bookmarkStart w:id="29" w:name="_Toc41035615"/>
      <w:bookmarkStart w:id="30" w:name="_Toc45714665"/>
      <w:bookmarkStart w:id="31" w:name="_Toc45714966"/>
      <w:bookmarkStart w:id="32" w:name="_Toc45715123"/>
      <w:bookmarkStart w:id="33" w:name="_Toc45715259"/>
      <w:bookmarkStart w:id="34" w:name="_Toc45715400"/>
      <w:bookmarkStart w:id="35" w:name="_Toc84572605"/>
      <w:bookmarkStart w:id="36" w:name="_Toc114063654"/>
      <w:r w:rsidRPr="00294EBA">
        <w:t>UGOTAVLJANJE SPOSOBNOSTI ZA SODELOVANJE V POSTOPKU ODDAJE JAVNEGA NAROČILA IN DOKAZILA</w:t>
      </w:r>
      <w:bookmarkEnd w:id="28"/>
      <w:bookmarkEnd w:id="29"/>
      <w:bookmarkEnd w:id="30"/>
      <w:bookmarkEnd w:id="31"/>
      <w:bookmarkEnd w:id="32"/>
      <w:bookmarkEnd w:id="33"/>
      <w:bookmarkEnd w:id="34"/>
      <w:bookmarkEnd w:id="35"/>
      <w:bookmarkEnd w:id="36"/>
    </w:p>
    <w:p w14:paraId="418CCF0C" w14:textId="77777777" w:rsidR="001F7D92" w:rsidRPr="001F7D92" w:rsidRDefault="001F7D92" w:rsidP="0012183C"/>
    <w:p w14:paraId="2E8079B2" w14:textId="77777777" w:rsidR="0090587B" w:rsidRPr="009D2702" w:rsidRDefault="0090587B" w:rsidP="0012183C">
      <w:pPr>
        <w:rPr>
          <w:szCs w:val="20"/>
        </w:rPr>
      </w:pPr>
      <w:r w:rsidRPr="009D2702">
        <w:rPr>
          <w:szCs w:val="20"/>
        </w:rPr>
        <w:t>Ponudnik mora izpolnjevati vse v tej točki navedene pogoje in zahteve.</w:t>
      </w:r>
    </w:p>
    <w:p w14:paraId="11C96ACC" w14:textId="77777777" w:rsidR="0090587B" w:rsidRPr="009D2702" w:rsidRDefault="0090587B" w:rsidP="0012183C">
      <w:pPr>
        <w:rPr>
          <w:szCs w:val="20"/>
        </w:rPr>
      </w:pPr>
    </w:p>
    <w:p w14:paraId="7712D25F" w14:textId="7A093A17" w:rsidR="0090587B" w:rsidRPr="009D2702" w:rsidRDefault="0090587B" w:rsidP="0012183C">
      <w:pPr>
        <w:rPr>
          <w:szCs w:val="20"/>
        </w:rPr>
      </w:pPr>
      <w:r w:rsidRPr="009D2702">
        <w:rPr>
          <w:szCs w:val="20"/>
        </w:rPr>
        <w:t xml:space="preserve">Ob predložitvi ponudbe bo naročnik namesto potrdil, ki jih izdajajo javni organi ali tretje osebe, kot predhodni dokaz gospodarskega subjekta v zvezi </w:t>
      </w:r>
      <w:r w:rsidRPr="008A0187">
        <w:rPr>
          <w:szCs w:val="20"/>
        </w:rPr>
        <w:t>s točkami 9.</w:t>
      </w:r>
      <w:r w:rsidR="00551814" w:rsidRPr="008A0187">
        <w:rPr>
          <w:szCs w:val="20"/>
        </w:rPr>
        <w:t>1</w:t>
      </w:r>
      <w:r w:rsidRPr="008A0187">
        <w:rPr>
          <w:szCs w:val="20"/>
        </w:rPr>
        <w:t>, 9.2 in 9.3 teh</w:t>
      </w:r>
      <w:r w:rsidRPr="009D2702">
        <w:rPr>
          <w:szCs w:val="20"/>
        </w:rPr>
        <w:t xml:space="preserve"> navodil, sprejel ESPD in ostale izjave, ki so zahtevane pri posamezni točki. </w:t>
      </w:r>
      <w:r w:rsidR="00650274" w:rsidRPr="00650274">
        <w:rPr>
          <w:szCs w:val="20"/>
        </w:rPr>
        <w:t>Naročnik bo lahko kadarkoli med postopkom ponudnike pozval, da predložijo vsa dokazila ali del dokazil v zvezi z navedbami v ESPD.</w:t>
      </w:r>
    </w:p>
    <w:p w14:paraId="281D848B" w14:textId="77777777" w:rsidR="0090587B" w:rsidRPr="009D2702" w:rsidRDefault="0090587B" w:rsidP="0012183C">
      <w:pPr>
        <w:rPr>
          <w:szCs w:val="20"/>
        </w:rPr>
      </w:pPr>
    </w:p>
    <w:p w14:paraId="0F72900E" w14:textId="77777777" w:rsidR="0090587B" w:rsidRPr="009D2702" w:rsidRDefault="0090587B" w:rsidP="0012183C">
      <w:r w:rsidRPr="009D2702">
        <w:rPr>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9D2702" w:rsidRDefault="0090587B" w:rsidP="0012183C">
      <w:pPr>
        <w:rPr>
          <w:szCs w:val="20"/>
        </w:rPr>
      </w:pPr>
    </w:p>
    <w:p w14:paraId="49BC9313" w14:textId="77777777" w:rsidR="0090587B" w:rsidRPr="009D2702" w:rsidRDefault="0090587B" w:rsidP="0012183C">
      <w:pPr>
        <w:rPr>
          <w:szCs w:val="20"/>
        </w:rPr>
      </w:pPr>
      <w:r w:rsidRPr="009D2702">
        <w:rPr>
          <w:szCs w:val="20"/>
        </w:rP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w:t>
      </w:r>
      <w:r w:rsidRPr="009D2702">
        <w:rPr>
          <w:szCs w:val="20"/>
        </w:rPr>
        <w:lastRenderedPageBreak/>
        <w:t>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9D2702" w:rsidRDefault="0090587B" w:rsidP="0012183C">
      <w:pPr>
        <w:rPr>
          <w:szCs w:val="20"/>
        </w:rPr>
      </w:pPr>
    </w:p>
    <w:p w14:paraId="10AE2AE1" w14:textId="0E94E78E" w:rsidR="0090587B" w:rsidRPr="009D2702" w:rsidRDefault="0090587B" w:rsidP="0012183C">
      <w:pPr>
        <w:rPr>
          <w:szCs w:val="20"/>
        </w:rPr>
      </w:pPr>
      <w:r w:rsidRPr="009D2702">
        <w:rPr>
          <w:szCs w:val="20"/>
        </w:rPr>
        <w:t xml:space="preserve">Če </w:t>
      </w:r>
      <w:r w:rsidR="008A0187">
        <w:rPr>
          <w:szCs w:val="20"/>
        </w:rPr>
        <w:t>gospodarski subjekt</w:t>
      </w:r>
      <w:r w:rsidRPr="009D2702">
        <w:rPr>
          <w:szCs w:val="20"/>
        </w:rPr>
        <w:t xml:space="preserve"> ne more pridobiti in predložiti zahtevanih dokumentov, ker država, v kateri ima </w:t>
      </w:r>
      <w:r w:rsidR="008A0187">
        <w:rPr>
          <w:szCs w:val="20"/>
        </w:rPr>
        <w:t xml:space="preserve">gospodarski subjekt </w:t>
      </w:r>
      <w:r w:rsidRPr="009D2702">
        <w:rPr>
          <w:szCs w:val="20"/>
        </w:rPr>
        <w:t xml:space="preserve">svoj sedež, ne izdaja takšnih dokumentov, jih je mogoče nadomestiti z zapriseženo izjavo, če pa ta v državi, v kateri ima </w:t>
      </w:r>
      <w:r w:rsidR="008A0187">
        <w:rPr>
          <w:szCs w:val="20"/>
        </w:rPr>
        <w:t>gospodarski subjekt</w:t>
      </w:r>
      <w:r w:rsidRPr="009D2702">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8A0187">
        <w:rPr>
          <w:szCs w:val="20"/>
        </w:rPr>
        <w:t xml:space="preserve">gospodarski subjekt </w:t>
      </w:r>
      <w:r w:rsidRPr="009D2702">
        <w:rPr>
          <w:szCs w:val="20"/>
        </w:rPr>
        <w:t>sedež.</w:t>
      </w:r>
    </w:p>
    <w:p w14:paraId="04AFA174" w14:textId="77777777" w:rsidR="0090587B" w:rsidRPr="009D2702" w:rsidRDefault="0090587B" w:rsidP="0012183C">
      <w:pPr>
        <w:rPr>
          <w:szCs w:val="20"/>
        </w:rPr>
      </w:pPr>
    </w:p>
    <w:p w14:paraId="60D19CF4" w14:textId="09870B1A" w:rsidR="0090587B" w:rsidRDefault="0090587B" w:rsidP="0012183C">
      <w:pPr>
        <w:rPr>
          <w:szCs w:val="20"/>
        </w:rPr>
      </w:pPr>
      <w:r w:rsidRPr="009D2702">
        <w:rPr>
          <w:szCs w:val="20"/>
        </w:rPr>
        <w:t xml:space="preserve">Za skupne ponudbe, ponudbe s podizvajalci ter uporabo zmogljivosti drugih subjektov, je treba upoštevati še </w:t>
      </w:r>
      <w:r w:rsidRPr="00BC636F">
        <w:rPr>
          <w:szCs w:val="20"/>
        </w:rPr>
        <w:t>točke 11.3.1 (Skupna ponudba), 11.3.2 (Ponudba s podizvajalci) ter 11.3.3 (Uporaba zmogljivosti drugih subjektov) teh navodil</w:t>
      </w:r>
      <w:r w:rsidRPr="009D2702">
        <w:rPr>
          <w:szCs w:val="20"/>
        </w:rPr>
        <w:t>.</w:t>
      </w:r>
    </w:p>
    <w:p w14:paraId="1CC1AD47" w14:textId="77777777" w:rsidR="009F0705" w:rsidRPr="009D2702" w:rsidRDefault="009F0705" w:rsidP="0012183C">
      <w:pPr>
        <w:rPr>
          <w:szCs w:val="20"/>
        </w:rPr>
      </w:pPr>
    </w:p>
    <w:p w14:paraId="647F3739" w14:textId="181EDD00" w:rsidR="00D6136C" w:rsidRPr="00CC776B" w:rsidRDefault="0090587B" w:rsidP="00D75014">
      <w:pPr>
        <w:pStyle w:val="Naslov2"/>
        <w:ind w:left="567" w:hanging="567"/>
      </w:pPr>
      <w:bookmarkStart w:id="37" w:name="_Toc84572607"/>
      <w:bookmarkStart w:id="38" w:name="_Toc114063655"/>
      <w:r w:rsidRPr="00CC776B">
        <w:t>Razlogi za izključitev</w:t>
      </w:r>
      <w:bookmarkEnd w:id="37"/>
      <w:bookmarkEnd w:id="38"/>
    </w:p>
    <w:p w14:paraId="73110E88" w14:textId="77777777" w:rsidR="009F0705" w:rsidRPr="009F0705" w:rsidRDefault="009F0705" w:rsidP="0012183C"/>
    <w:p w14:paraId="7F7665D6" w14:textId="77777777" w:rsidR="0090587B" w:rsidRPr="009D2702" w:rsidRDefault="0090587B" w:rsidP="0012183C">
      <w:pPr>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12183C">
      <w:pPr>
        <w:rPr>
          <w:rFonts w:cs="Arial"/>
        </w:rPr>
      </w:pPr>
    </w:p>
    <w:p w14:paraId="31B22F8D" w14:textId="5C819853" w:rsidR="000E1753" w:rsidRPr="000E1753" w:rsidRDefault="00494682" w:rsidP="00D9294E">
      <w:pPr>
        <w:numPr>
          <w:ilvl w:val="0"/>
          <w:numId w:val="9"/>
        </w:numPr>
        <w:tabs>
          <w:tab w:val="left" w:pos="284"/>
          <w:tab w:val="left" w:pos="426"/>
        </w:tabs>
        <w:suppressAutoHyphens/>
        <w:ind w:left="284" w:hanging="284"/>
        <w:rPr>
          <w:rFonts w:cs="Arial"/>
        </w:rPr>
      </w:pPr>
      <w:r>
        <w:rPr>
          <w:rFonts w:cs="Arial"/>
        </w:rPr>
        <w:t>č</w:t>
      </w:r>
      <w:r w:rsidR="000E1753" w:rsidRPr="000E1753">
        <w:rPr>
          <w:rFonts w:cs="Arial"/>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w:t>
      </w:r>
      <w:r w:rsidR="00E03EBA">
        <w:rPr>
          <w:rFonts w:cs="Arial"/>
        </w:rPr>
        <w:t>,</w:t>
      </w:r>
      <w:r w:rsidR="000E1753" w:rsidRPr="000E1753">
        <w:rPr>
          <w:rFonts w:cs="Arial"/>
        </w:rPr>
        <w:t xml:space="preserve">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3968A2F" w14:textId="77777777" w:rsidR="0090587B" w:rsidRPr="009D2702" w:rsidRDefault="0090587B" w:rsidP="0090587B">
      <w:pPr>
        <w:rPr>
          <w:rFonts w:cs="Arial"/>
          <w:szCs w:val="20"/>
        </w:rPr>
      </w:pPr>
    </w:p>
    <w:p w14:paraId="314002A5" w14:textId="12D02ADB" w:rsidR="0090587B" w:rsidRDefault="0090587B" w:rsidP="0090587B">
      <w:pPr>
        <w:ind w:left="284"/>
        <w:rPr>
          <w:rFonts w:cs="Arial"/>
          <w:szCs w:val="20"/>
        </w:rPr>
      </w:pPr>
      <w:r w:rsidRPr="009D2702">
        <w:rPr>
          <w:rFonts w:cs="Arial"/>
          <w:szCs w:val="20"/>
        </w:rPr>
        <w:t>DOKAZIL</w:t>
      </w:r>
      <w:r w:rsidR="00DB3391">
        <w:rPr>
          <w:rFonts w:cs="Arial"/>
          <w:szCs w:val="20"/>
        </w:rPr>
        <w:t>A</w:t>
      </w:r>
      <w:r w:rsidRPr="009D2702">
        <w:rPr>
          <w:rFonts w:cs="Arial"/>
          <w:szCs w:val="20"/>
        </w:rPr>
        <w:t>:</w:t>
      </w:r>
    </w:p>
    <w:p w14:paraId="7FB24F0D" w14:textId="60A5DC1E" w:rsidR="0090587B" w:rsidRPr="009D2702" w:rsidRDefault="0090587B" w:rsidP="0090587B">
      <w:pPr>
        <w:ind w:left="284"/>
        <w:rPr>
          <w:rFonts w:cs="Arial"/>
          <w:szCs w:val="20"/>
        </w:rPr>
      </w:pPr>
      <w:r w:rsidRPr="00103EFB">
        <w:rPr>
          <w:rFonts w:cs="Arial"/>
        </w:rPr>
        <w:t xml:space="preserve">izpolnjen </w:t>
      </w:r>
      <w:r w:rsidRPr="009D2702">
        <w:rPr>
          <w:rFonts w:cs="Arial"/>
          <w:b/>
          <w:bCs/>
        </w:rPr>
        <w:t>ESPD</w:t>
      </w:r>
      <w:r w:rsidRPr="009D2702">
        <w:rPr>
          <w:rFonts w:cs="Arial"/>
        </w:rPr>
        <w:t xml:space="preserve"> v delu III: Razlogi za izključitev, razdelek A: Razlogi, povezani s kazenskimi obsodbami, za vse gospodarske subjekte v ponudbi</w:t>
      </w:r>
    </w:p>
    <w:p w14:paraId="768FA120" w14:textId="05DCC08D" w:rsidR="0090587B" w:rsidRPr="009D2702" w:rsidRDefault="0090587B" w:rsidP="0090587B">
      <w:pPr>
        <w:ind w:left="284"/>
        <w:rPr>
          <w:rFonts w:cs="Arial"/>
        </w:rPr>
      </w:pPr>
      <w:r w:rsidRPr="009D2702">
        <w:rPr>
          <w:rFonts w:cs="Arial"/>
        </w:rPr>
        <w:t>in</w:t>
      </w:r>
    </w:p>
    <w:p w14:paraId="7F254F1E" w14:textId="5CD1EF8C" w:rsidR="00F87B1B" w:rsidRDefault="0090587B" w:rsidP="00F87B1B">
      <w:pPr>
        <w:ind w:left="284"/>
        <w:rPr>
          <w:rFonts w:cs="Arial"/>
        </w:rPr>
      </w:pPr>
      <w:r w:rsidRPr="009D2702">
        <w:rPr>
          <w:rFonts w:cs="Arial"/>
          <w:bCs/>
        </w:rPr>
        <w:t xml:space="preserve">izpolnjena </w:t>
      </w:r>
      <w:r w:rsidRPr="009D2702">
        <w:rPr>
          <w:rFonts w:cs="Arial"/>
          <w:b/>
        </w:rPr>
        <w:t>pooblastila za pridobitev podatkov iz kazenske evidence</w:t>
      </w:r>
      <w:r w:rsidR="000D2FB5">
        <w:rPr>
          <w:rFonts w:cs="Arial"/>
          <w:bCs/>
        </w:rPr>
        <w:t xml:space="preserve">, </w:t>
      </w:r>
      <w:r w:rsidRPr="009D2702">
        <w:rPr>
          <w:rFonts w:cs="Arial"/>
          <w:bCs/>
        </w:rPr>
        <w:t>za vse gospodarske subjekte v ponudbi in za vse osebe gospodarskih subjektov, ki so navedene v prvem</w:t>
      </w:r>
      <w:r w:rsidRPr="009D2702">
        <w:rPr>
          <w:rFonts w:cs="Arial"/>
        </w:rPr>
        <w:t xml:space="preserve"> odstavku te točke</w:t>
      </w:r>
    </w:p>
    <w:p w14:paraId="555933E6" w14:textId="05A42DBA" w:rsidR="00F87B1B" w:rsidRDefault="00F87B1B" w:rsidP="00F87B1B">
      <w:pPr>
        <w:ind w:left="284"/>
        <w:rPr>
          <w:rFonts w:cs="Arial"/>
        </w:rPr>
      </w:pPr>
      <w:r w:rsidRPr="009D2702">
        <w:rPr>
          <w:rFonts w:cs="Arial"/>
        </w:rPr>
        <w:t>ali</w:t>
      </w:r>
    </w:p>
    <w:p w14:paraId="5A28DE16" w14:textId="14D33B23" w:rsidR="00F87B1B" w:rsidRPr="009D2702" w:rsidRDefault="00F87B1B" w:rsidP="00F87B1B">
      <w:pPr>
        <w:ind w:left="284"/>
        <w:rPr>
          <w:rFonts w:cs="Arial"/>
        </w:rPr>
      </w:pPr>
      <w:r w:rsidRPr="009D2702">
        <w:rPr>
          <w:rFonts w:cs="Arial"/>
        </w:rPr>
        <w:t xml:space="preserve">ponudnik lahko izpis iz kazenske evidence priloži tudi sam. Tako predložen izpis mora odražati zadnje stanje, v nobenem primeru pa izpis ne sme biti starejši od </w:t>
      </w:r>
      <w:r w:rsidR="00613E87">
        <w:rPr>
          <w:rFonts w:cs="Arial"/>
        </w:rPr>
        <w:t>štirih</w:t>
      </w:r>
      <w:r w:rsidRPr="009D2702">
        <w:rPr>
          <w:rFonts w:cs="Arial"/>
        </w:rPr>
        <w:t xml:space="preserve"> mesecev, šteto od roka za oddajo ponudb. V primeru, da navedene izpise predloži ponudnik sam, mu ni potrebno prilagati pooblastil.</w:t>
      </w:r>
    </w:p>
    <w:p w14:paraId="6CDCE288" w14:textId="77777777" w:rsidR="0090587B" w:rsidRPr="00494682" w:rsidRDefault="0090587B" w:rsidP="0090587B">
      <w:pPr>
        <w:rPr>
          <w:rFonts w:cs="Arial"/>
          <w:bCs/>
        </w:rPr>
      </w:pPr>
    </w:p>
    <w:p w14:paraId="70EB74DD" w14:textId="7AFB4C46" w:rsidR="0090587B" w:rsidRPr="009D2702" w:rsidRDefault="0090587B" w:rsidP="0090587B">
      <w:pPr>
        <w:pStyle w:val="SlogLevo125cm"/>
      </w:pPr>
      <w:r w:rsidRPr="009D2702">
        <w:t>Če ima gospodarski subjekt sedež v drugi državi članici ali za osebo iz te točke ni mogoče pridobiti preveritev od pristojnega organa v RS</w:t>
      </w:r>
      <w:r w:rsidR="008974CE">
        <w:t>,</w:t>
      </w:r>
      <w:r w:rsidRPr="009D2702">
        <w:t xml:space="preserve">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3EF2D10" w14:textId="77777777" w:rsidR="0090587B" w:rsidRPr="009D2702" w:rsidRDefault="0090587B" w:rsidP="00BA4139">
      <w:pPr>
        <w:pStyle w:val="SlogLevo125cm"/>
        <w:ind w:left="0"/>
      </w:pPr>
    </w:p>
    <w:p w14:paraId="59A06C25" w14:textId="6B2CF62A" w:rsidR="0090587B" w:rsidRPr="009D2702" w:rsidRDefault="0090587B" w:rsidP="0090587B">
      <w:pPr>
        <w:ind w:left="284"/>
        <w:rPr>
          <w:rFonts w:cs="Arial"/>
        </w:rPr>
      </w:pPr>
      <w:r w:rsidRPr="009D2702">
        <w:rPr>
          <w:rFonts w:cs="Arial"/>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9D2702">
        <w:rPr>
          <w:rFonts w:cs="Arial"/>
        </w:rPr>
        <w:t>predkvalifikacijski</w:t>
      </w:r>
      <w:proofErr w:type="spellEnd"/>
      <w:r w:rsidRPr="009D2702">
        <w:rPr>
          <w:rFonts w:cs="Arial"/>
        </w:rPr>
        <w:t xml:space="preserve"> sistem) ali v primeru, da gre za institucijo v drugi državi, ki ni članica EU</w:t>
      </w:r>
      <w:r w:rsidR="005726FF">
        <w:rPr>
          <w:rFonts w:cs="Arial"/>
        </w:rPr>
        <w:t>,</w:t>
      </w:r>
      <w:r w:rsidRPr="009D2702">
        <w:rPr>
          <w:rFonts w:cs="Arial"/>
        </w:rPr>
        <w:t xml:space="preserve"> bo moral gospodarski subjekt, na poziv naročnika, namesto predmetnega pooblastila predložiti potrdilo iz kazenske evidence. Navedeno v delu besedila, ki se nanaša na gospodarski subjekt, velja tudi za podtočki 2 in 4.</w:t>
      </w:r>
    </w:p>
    <w:p w14:paraId="7A619D28" w14:textId="77777777" w:rsidR="0090587B" w:rsidRPr="009D2702" w:rsidRDefault="0090587B" w:rsidP="0090587B">
      <w:pPr>
        <w:rPr>
          <w:rFonts w:cs="Arial"/>
          <w:szCs w:val="20"/>
        </w:rPr>
      </w:pPr>
    </w:p>
    <w:p w14:paraId="0DD6FFF2" w14:textId="6E193D73" w:rsidR="0090587B" w:rsidRPr="00E4694A" w:rsidRDefault="00494682" w:rsidP="00D9294E">
      <w:pPr>
        <w:numPr>
          <w:ilvl w:val="0"/>
          <w:numId w:val="9"/>
        </w:numPr>
        <w:tabs>
          <w:tab w:val="left" w:pos="284"/>
          <w:tab w:val="left" w:pos="426"/>
        </w:tabs>
        <w:suppressAutoHyphens/>
        <w:ind w:left="284" w:hanging="284"/>
        <w:rPr>
          <w:rFonts w:cs="Arial"/>
        </w:rPr>
      </w:pPr>
      <w:r>
        <w:rPr>
          <w:rFonts w:cs="Arial"/>
        </w:rPr>
        <w:lastRenderedPageBreak/>
        <w:t>č</w:t>
      </w:r>
      <w:r w:rsidR="0090587B" w:rsidRPr="00E4694A">
        <w:rPr>
          <w:rFonts w:cs="Arial"/>
        </w:rPr>
        <w:t xml:space="preserve">e </w:t>
      </w:r>
      <w:bookmarkStart w:id="39" w:name="_Hlk42175225"/>
      <w:r w:rsidR="00E4694A" w:rsidRPr="00E4694A">
        <w:rPr>
          <w:rFonts w:cs="Arial"/>
        </w:rPr>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C25967F" w14:textId="1A2C191D" w:rsidR="00F87B1B" w:rsidRDefault="00F87B1B" w:rsidP="00DC3F59">
      <w:pPr>
        <w:tabs>
          <w:tab w:val="left" w:pos="284"/>
          <w:tab w:val="left" w:pos="426"/>
        </w:tabs>
        <w:suppressAutoHyphens/>
        <w:rPr>
          <w:rFonts w:cs="Arial"/>
          <w:szCs w:val="20"/>
        </w:rPr>
      </w:pPr>
    </w:p>
    <w:p w14:paraId="190B46BA" w14:textId="762E04EC" w:rsidR="0090587B" w:rsidRDefault="0090587B" w:rsidP="0090587B">
      <w:pPr>
        <w:ind w:left="284"/>
        <w:rPr>
          <w:rFonts w:cs="Arial"/>
        </w:rPr>
      </w:pPr>
      <w:r w:rsidRPr="009D2702">
        <w:rPr>
          <w:rFonts w:cs="Arial"/>
        </w:rPr>
        <w:t>DOKAZILO:</w:t>
      </w:r>
    </w:p>
    <w:p w14:paraId="60A51713" w14:textId="465A607F" w:rsidR="0090587B" w:rsidRPr="009D2702" w:rsidRDefault="0090587B" w:rsidP="0090587B">
      <w:pPr>
        <w:ind w:left="284"/>
        <w:rPr>
          <w:rFonts w:cs="Arial"/>
        </w:rPr>
      </w:pPr>
      <w:r w:rsidRPr="009D2702">
        <w:rPr>
          <w:rFonts w:cs="Arial"/>
        </w:rPr>
        <w:t xml:space="preserve">izpolnjen </w:t>
      </w:r>
      <w:r w:rsidRPr="009D2702">
        <w:rPr>
          <w:rFonts w:cs="Arial"/>
          <w:b/>
          <w:bCs/>
        </w:rPr>
        <w:t>ESPD</w:t>
      </w:r>
      <w:r w:rsidRPr="009D2702">
        <w:rPr>
          <w:rFonts w:cs="Arial"/>
        </w:rPr>
        <w:t xml:space="preserve"> v delu III: Razlogi za izključitev, razdelek B: Razlogi, povezani s plačilom davkov ali prispevkov za socialno varnost, za vse gospodarske subjekte v ponudbi.</w:t>
      </w:r>
    </w:p>
    <w:bookmarkEnd w:id="39"/>
    <w:p w14:paraId="38731503" w14:textId="77777777" w:rsidR="0090587B" w:rsidRPr="009D2702" w:rsidRDefault="0090587B" w:rsidP="0090587B">
      <w:pPr>
        <w:rPr>
          <w:rFonts w:cs="Arial"/>
          <w:szCs w:val="20"/>
        </w:rPr>
      </w:pPr>
    </w:p>
    <w:p w14:paraId="31F9D727" w14:textId="04013A07" w:rsidR="00F87B1B" w:rsidRPr="009D2702" w:rsidRDefault="00494682" w:rsidP="00D9294E">
      <w:pPr>
        <w:numPr>
          <w:ilvl w:val="0"/>
          <w:numId w:val="9"/>
        </w:numPr>
        <w:tabs>
          <w:tab w:val="left" w:pos="284"/>
          <w:tab w:val="left" w:pos="426"/>
        </w:tabs>
        <w:suppressAutoHyphens/>
        <w:ind w:left="284" w:hanging="284"/>
        <w:rPr>
          <w:rFonts w:cs="Arial"/>
          <w:szCs w:val="20"/>
        </w:rPr>
      </w:pPr>
      <w:r>
        <w:rPr>
          <w:rFonts w:cs="Arial"/>
          <w:szCs w:val="20"/>
        </w:rPr>
        <w:t>č</w:t>
      </w:r>
      <w:r w:rsidR="0090587B" w:rsidRPr="009D2702">
        <w:rPr>
          <w:rFonts w:cs="Arial"/>
          <w:szCs w:val="20"/>
        </w:rPr>
        <w:t xml:space="preserve">e </w:t>
      </w:r>
      <w:r w:rsidR="000A0608" w:rsidRPr="000A0608">
        <w:rPr>
          <w:rFonts w:cs="Arial"/>
          <w:szCs w:val="20"/>
        </w:rPr>
        <w:t>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p>
    <w:p w14:paraId="58BFBC72" w14:textId="77777777" w:rsidR="00F87B1B" w:rsidRPr="009D2702" w:rsidRDefault="00F87B1B" w:rsidP="0090587B">
      <w:pPr>
        <w:rPr>
          <w:rFonts w:cs="Arial"/>
          <w:szCs w:val="20"/>
        </w:rPr>
      </w:pPr>
    </w:p>
    <w:p w14:paraId="4EAD53FB" w14:textId="7FC77E9F" w:rsidR="0090587B" w:rsidRDefault="0090587B" w:rsidP="0090587B">
      <w:pPr>
        <w:ind w:left="284"/>
        <w:rPr>
          <w:rFonts w:cs="Arial"/>
        </w:rPr>
      </w:pPr>
      <w:r w:rsidRPr="009D2702">
        <w:rPr>
          <w:rFonts w:cs="Arial"/>
        </w:rPr>
        <w:t>DOKAZILO:</w:t>
      </w:r>
    </w:p>
    <w:p w14:paraId="6A7B939B" w14:textId="48DC0DBD" w:rsidR="0090587B" w:rsidRPr="009D2702" w:rsidRDefault="0090587B" w:rsidP="0090587B">
      <w:pPr>
        <w:ind w:left="284"/>
        <w:rPr>
          <w:rFonts w:cs="Arial"/>
        </w:rPr>
      </w:pPr>
      <w:r w:rsidRPr="009D2702">
        <w:rPr>
          <w:rFonts w:cs="Arial"/>
        </w:rPr>
        <w:t xml:space="preserve">izpolnjen </w:t>
      </w:r>
      <w:r w:rsidRPr="009D2702">
        <w:rPr>
          <w:rFonts w:cs="Arial"/>
          <w:b/>
          <w:bCs/>
        </w:rPr>
        <w:t xml:space="preserve">ESPD </w:t>
      </w:r>
      <w:r w:rsidRPr="009D2702">
        <w:rPr>
          <w:rFonts w:cs="Arial"/>
        </w:rPr>
        <w:t>v delu III: Razlogi za izključitev, razdelek D: Nacionalni razlogi za izključitev, za vse gospodarske subjekte v ponudbi.</w:t>
      </w:r>
    </w:p>
    <w:p w14:paraId="21DA8FD4" w14:textId="77777777" w:rsidR="0090587B" w:rsidRPr="009D2702" w:rsidRDefault="0090587B" w:rsidP="0090587B">
      <w:pPr>
        <w:rPr>
          <w:rFonts w:cs="Arial"/>
        </w:rPr>
      </w:pPr>
    </w:p>
    <w:p w14:paraId="58CC8EC8" w14:textId="4BF04004" w:rsidR="0090587B" w:rsidRPr="009D2702" w:rsidRDefault="00494682" w:rsidP="00D9294E">
      <w:pPr>
        <w:numPr>
          <w:ilvl w:val="0"/>
          <w:numId w:val="9"/>
        </w:numPr>
        <w:tabs>
          <w:tab w:val="left" w:pos="284"/>
          <w:tab w:val="left" w:pos="426"/>
        </w:tabs>
        <w:suppressAutoHyphens/>
        <w:ind w:left="284" w:hanging="284"/>
        <w:rPr>
          <w:rFonts w:cs="Arial"/>
          <w:szCs w:val="20"/>
        </w:rPr>
      </w:pPr>
      <w:r>
        <w:rPr>
          <w:rFonts w:cs="Arial"/>
          <w:szCs w:val="20"/>
        </w:rPr>
        <w:t>č</w:t>
      </w:r>
      <w:r w:rsidR="0090587B" w:rsidRPr="009D2702">
        <w:rPr>
          <w:rFonts w:cs="Arial"/>
          <w:szCs w:val="20"/>
        </w:rPr>
        <w:t xml:space="preserve">e </w:t>
      </w:r>
      <w:r w:rsidR="00887E26" w:rsidRPr="00887E26">
        <w:rPr>
          <w:rFonts w:cs="Arial"/>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593188" w:rsidRPr="00593188">
        <w:rPr>
          <w:rFonts w:cs="Arial"/>
          <w:szCs w:val="20"/>
        </w:rPr>
        <w:t>Ne glede na navedeno lahko gospodarski subjekt naročniku v skladu z odločbo Ustavnega sodišča št. U-I-180/19-23 predloži dokaze, da je sprejel zadostne ukrepe, s katerimi lahko dokaže svojo zanesljivost kljub obstoju tega izključitvenega razloga</w:t>
      </w:r>
      <w:r w:rsidR="00887E26" w:rsidRPr="00887E26">
        <w:rPr>
          <w:rFonts w:cs="Arial"/>
          <w:szCs w:val="20"/>
        </w:rPr>
        <w:t>.</w:t>
      </w:r>
    </w:p>
    <w:p w14:paraId="3A8E7589" w14:textId="77777777" w:rsidR="0090587B" w:rsidRPr="009D2702" w:rsidRDefault="0090587B" w:rsidP="0090587B">
      <w:pPr>
        <w:tabs>
          <w:tab w:val="left" w:pos="284"/>
          <w:tab w:val="left" w:pos="426"/>
        </w:tabs>
        <w:rPr>
          <w:rFonts w:cs="Arial"/>
          <w:szCs w:val="20"/>
        </w:rPr>
      </w:pPr>
    </w:p>
    <w:p w14:paraId="063FCB4F" w14:textId="444C349D" w:rsidR="0090587B" w:rsidRDefault="0090587B" w:rsidP="0090587B">
      <w:pPr>
        <w:ind w:left="284"/>
        <w:rPr>
          <w:rFonts w:cs="Arial"/>
        </w:rPr>
      </w:pPr>
      <w:r w:rsidRPr="009D2702">
        <w:rPr>
          <w:rFonts w:cs="Arial"/>
        </w:rPr>
        <w:t>DOKAZILO:</w:t>
      </w:r>
    </w:p>
    <w:p w14:paraId="58675490" w14:textId="761329E4" w:rsidR="0090587B" w:rsidRPr="009D2702" w:rsidRDefault="0090587B" w:rsidP="0090587B">
      <w:pPr>
        <w:ind w:left="284"/>
        <w:rPr>
          <w:rFonts w:cs="Arial"/>
        </w:rPr>
      </w:pPr>
      <w:r w:rsidRPr="009D2702">
        <w:rPr>
          <w:rFonts w:cs="Arial"/>
        </w:rPr>
        <w:t xml:space="preserve">izpolnjen </w:t>
      </w:r>
      <w:r w:rsidRPr="009D2702">
        <w:rPr>
          <w:rFonts w:cs="Arial"/>
          <w:b/>
        </w:rPr>
        <w:t xml:space="preserve">ESPD </w:t>
      </w:r>
      <w:r w:rsidRPr="009D2702">
        <w:rPr>
          <w:rFonts w:cs="Arial"/>
        </w:rPr>
        <w:t>v delu III: Razlogi za izključitev, razdelek D: Nacionalni razlogi za izključitev, za vse gospodarske subjekte v ponudbi.</w:t>
      </w:r>
    </w:p>
    <w:p w14:paraId="0F24015E" w14:textId="281B8B29" w:rsidR="0090587B" w:rsidRDefault="0090587B" w:rsidP="0012183C"/>
    <w:p w14:paraId="4650E47A" w14:textId="5E239EB7" w:rsidR="00494682" w:rsidRPr="00091790" w:rsidRDefault="00494682" w:rsidP="00494682">
      <w:pPr>
        <w:pStyle w:val="xmsonormal"/>
        <w:numPr>
          <w:ilvl w:val="0"/>
          <w:numId w:val="9"/>
        </w:numPr>
        <w:tabs>
          <w:tab w:val="clear" w:pos="510"/>
        </w:tabs>
        <w:ind w:left="284" w:hanging="284"/>
        <w:jc w:val="both"/>
        <w:rPr>
          <w:rFonts w:ascii="Arial" w:eastAsia="Times New Roman" w:hAnsi="Arial" w:cs="Arial"/>
          <w:sz w:val="20"/>
          <w:szCs w:val="20"/>
          <w:lang w:eastAsia="zh-CN"/>
        </w:rPr>
      </w:pPr>
      <w:r>
        <w:rPr>
          <w:rFonts w:cs="Arial"/>
          <w:szCs w:val="20"/>
        </w:rPr>
        <w:t>na</w:t>
      </w:r>
      <w:r w:rsidRPr="009D2702">
        <w:rPr>
          <w:rFonts w:cs="Arial"/>
          <w:szCs w:val="20"/>
        </w:rPr>
        <w:t xml:space="preserve"> </w:t>
      </w:r>
      <w:r w:rsidRPr="00091790">
        <w:rPr>
          <w:rFonts w:ascii="Arial" w:eastAsia="Times New Roman" w:hAnsi="Arial" w:cs="Arial"/>
          <w:sz w:val="20"/>
          <w:szCs w:val="20"/>
          <w:lang w:eastAsia="zh-CN"/>
        </w:rPr>
        <w:t>podlagi sklepa Sveta (SZVP) 2022/578 z</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dne 8. aprila 2022 o</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spremembi Sklepa 2014/512/SZVP o</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omejevalnih ukrepih zaradi delovanja Rusije, ki povzroča destabilizacijo razmer v</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Ukrajini, če pri preverjanju ugotovi, da je ponudnik:</w:t>
      </w:r>
    </w:p>
    <w:p w14:paraId="285A02AD" w14:textId="77777777" w:rsidR="00494682" w:rsidRPr="00091790" w:rsidRDefault="00494682" w:rsidP="00F269AB">
      <w:pPr>
        <w:pStyle w:val="xmsolistparagraph"/>
        <w:numPr>
          <w:ilvl w:val="0"/>
          <w:numId w:val="12"/>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ruski državljan ali fizična ali pravna oseba, subjekt ali organ s sedežem v Rusiji,</w:t>
      </w:r>
    </w:p>
    <w:p w14:paraId="20255EF9" w14:textId="77777777" w:rsidR="00494682" w:rsidRPr="00091790" w:rsidRDefault="00494682" w:rsidP="00F269AB">
      <w:pPr>
        <w:pStyle w:val="xmsolistparagraph"/>
        <w:numPr>
          <w:ilvl w:val="0"/>
          <w:numId w:val="12"/>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pravna oseba, subjekt ali organ, katerih več kot 50-odstotni delež je v</w:t>
      </w:r>
      <w:r>
        <w:rPr>
          <w:rFonts w:ascii="Arial" w:eastAsia="Times New Roman" w:hAnsi="Arial" w:cs="Arial"/>
          <w:sz w:val="20"/>
          <w:szCs w:val="20"/>
        </w:rPr>
        <w:t xml:space="preserve"> </w:t>
      </w:r>
      <w:r w:rsidRPr="00091790">
        <w:rPr>
          <w:rFonts w:ascii="Arial" w:eastAsia="Times New Roman" w:hAnsi="Arial" w:cs="Arial"/>
          <w:sz w:val="20"/>
          <w:szCs w:val="20"/>
        </w:rPr>
        <w:t>neposredni ali posredni lasti subjekta iz prejšnje alineje, ali</w:t>
      </w:r>
    </w:p>
    <w:p w14:paraId="54B92BCE" w14:textId="77777777" w:rsidR="00494682" w:rsidRPr="00091790" w:rsidRDefault="00494682" w:rsidP="00F269AB">
      <w:pPr>
        <w:pStyle w:val="xmsolistparagraph"/>
        <w:numPr>
          <w:ilvl w:val="0"/>
          <w:numId w:val="12"/>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fizična ali pravna oseba, subjekt ali organ, ki deluje v</w:t>
      </w:r>
      <w:r>
        <w:rPr>
          <w:rFonts w:ascii="Arial" w:eastAsia="Times New Roman" w:hAnsi="Arial" w:cs="Arial"/>
          <w:sz w:val="20"/>
          <w:szCs w:val="20"/>
        </w:rPr>
        <w:t xml:space="preserve"> </w:t>
      </w:r>
      <w:r w:rsidRPr="00091790">
        <w:rPr>
          <w:rFonts w:ascii="Arial" w:eastAsia="Times New Roman" w:hAnsi="Arial" w:cs="Arial"/>
          <w:sz w:val="20"/>
          <w:szCs w:val="20"/>
        </w:rPr>
        <w:t>imenu ali po navodilih subjektov iz prejšnjih dveh alinej.</w:t>
      </w:r>
    </w:p>
    <w:p w14:paraId="5ED26443" w14:textId="77777777" w:rsidR="00494682" w:rsidRPr="00091790" w:rsidRDefault="00494682" w:rsidP="00494682">
      <w:pPr>
        <w:pStyle w:val="xmsonormal"/>
        <w:jc w:val="both"/>
        <w:rPr>
          <w:rFonts w:ascii="Arial" w:hAnsi="Arial" w:cs="Arial"/>
          <w:sz w:val="20"/>
          <w:szCs w:val="20"/>
        </w:rPr>
      </w:pPr>
    </w:p>
    <w:p w14:paraId="05C7A9B2" w14:textId="178CB2E1" w:rsidR="00494682" w:rsidRPr="00494682" w:rsidRDefault="00494682" w:rsidP="00494682">
      <w:pPr>
        <w:pStyle w:val="xmsonormal"/>
        <w:ind w:left="284"/>
        <w:jc w:val="both"/>
        <w:rPr>
          <w:rFonts w:ascii="Arial" w:hAnsi="Arial" w:cs="Arial"/>
          <w:sz w:val="20"/>
          <w:szCs w:val="20"/>
        </w:rPr>
      </w:pPr>
      <w:r w:rsidRPr="00091790">
        <w:rPr>
          <w:rFonts w:ascii="Arial" w:hAnsi="Arial" w:cs="Arial"/>
          <w:sz w:val="20"/>
          <w:szCs w:val="20"/>
        </w:rPr>
        <w:t>Enako velja za podizvajalca ali subjekt, na katerega zmogljivosti se sklicuje ponudnik, če predstavljajo več kot 10</w:t>
      </w:r>
      <w:r>
        <w:rPr>
          <w:rFonts w:ascii="Arial" w:hAnsi="Arial" w:cs="Arial"/>
          <w:sz w:val="20"/>
          <w:szCs w:val="20"/>
        </w:rPr>
        <w:t> </w:t>
      </w:r>
      <w:r w:rsidRPr="00091790">
        <w:rPr>
          <w:rFonts w:ascii="Arial" w:hAnsi="Arial" w:cs="Arial"/>
          <w:sz w:val="20"/>
          <w:szCs w:val="20"/>
        </w:rPr>
        <w:t>% vrednosti naročila.</w:t>
      </w:r>
    </w:p>
    <w:p w14:paraId="57C5D71F" w14:textId="77777777" w:rsidR="00494682" w:rsidRPr="009D2702" w:rsidRDefault="00494682" w:rsidP="00494682">
      <w:pPr>
        <w:tabs>
          <w:tab w:val="left" w:pos="284"/>
          <w:tab w:val="left" w:pos="426"/>
        </w:tabs>
        <w:rPr>
          <w:rFonts w:cs="Arial"/>
          <w:szCs w:val="20"/>
        </w:rPr>
      </w:pPr>
    </w:p>
    <w:p w14:paraId="5BDAA8B6" w14:textId="77777777" w:rsidR="00494682" w:rsidRDefault="00494682" w:rsidP="00494682">
      <w:pPr>
        <w:ind w:left="284"/>
        <w:rPr>
          <w:rFonts w:cs="Arial"/>
        </w:rPr>
      </w:pPr>
      <w:r w:rsidRPr="009D2702">
        <w:rPr>
          <w:rFonts w:cs="Arial"/>
        </w:rPr>
        <w:t>DOKAZILO:</w:t>
      </w:r>
    </w:p>
    <w:p w14:paraId="6E872FE5" w14:textId="2E053291" w:rsidR="00494682" w:rsidRPr="009D2702" w:rsidRDefault="00494682" w:rsidP="00494682">
      <w:pPr>
        <w:ind w:left="284"/>
        <w:rPr>
          <w:rFonts w:cs="Arial"/>
        </w:rPr>
      </w:pPr>
      <w:r w:rsidRPr="009D2702">
        <w:rPr>
          <w:rFonts w:cs="Arial"/>
        </w:rPr>
        <w:t xml:space="preserve">izpolnjen </w:t>
      </w:r>
      <w:r w:rsidRPr="009D2702">
        <w:rPr>
          <w:rFonts w:cs="Arial"/>
          <w:b/>
        </w:rPr>
        <w:t xml:space="preserve">ESPD </w:t>
      </w:r>
      <w:r w:rsidRPr="009D2702">
        <w:rPr>
          <w:rFonts w:cs="Arial"/>
        </w:rPr>
        <w:t xml:space="preserve">v delu </w:t>
      </w:r>
      <w:r>
        <w:rPr>
          <w:rFonts w:cs="Arial"/>
        </w:rPr>
        <w:t>V</w:t>
      </w:r>
      <w:r w:rsidRPr="009D2702">
        <w:rPr>
          <w:rFonts w:cs="Arial"/>
        </w:rPr>
        <w:t xml:space="preserve">I: </w:t>
      </w:r>
      <w:r>
        <w:rPr>
          <w:rFonts w:cs="Arial"/>
        </w:rPr>
        <w:t>Sklepne izjave</w:t>
      </w:r>
      <w:r w:rsidRPr="009D2702">
        <w:rPr>
          <w:rFonts w:cs="Arial"/>
        </w:rPr>
        <w:t>, za vse gospodarske subjekte v ponudbi.</w:t>
      </w:r>
    </w:p>
    <w:p w14:paraId="369268CE" w14:textId="77777777" w:rsidR="00494682" w:rsidRPr="009D2702" w:rsidRDefault="00494682" w:rsidP="0012183C"/>
    <w:p w14:paraId="1F2D16BD" w14:textId="00F15B7A" w:rsidR="005D77DF" w:rsidRDefault="005D77DF" w:rsidP="0012183C">
      <w:r w:rsidRPr="005D77DF">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10.1.1 do vključno 10.1.4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10.1.5 teh navodil.</w:t>
      </w:r>
    </w:p>
    <w:p w14:paraId="3224BE3E" w14:textId="77777777" w:rsidR="00A45D9F" w:rsidRPr="009D2702" w:rsidRDefault="00A45D9F" w:rsidP="0012183C"/>
    <w:p w14:paraId="6E09E22A" w14:textId="77777777" w:rsidR="00BE28F0" w:rsidRPr="00BE28F0" w:rsidRDefault="00BE28F0" w:rsidP="00BE28F0">
      <w:pPr>
        <w:pStyle w:val="Naslov2"/>
        <w:ind w:left="567" w:hanging="567"/>
      </w:pPr>
      <w:bookmarkStart w:id="40" w:name="_Toc22030956"/>
      <w:bookmarkStart w:id="41" w:name="_Toc114063656"/>
      <w:bookmarkStart w:id="42" w:name="_Hlk112922507"/>
      <w:r w:rsidRPr="00BE28F0">
        <w:lastRenderedPageBreak/>
        <w:t>Ustreznost za opravljanje poklicne dejavnosti</w:t>
      </w:r>
      <w:bookmarkEnd w:id="40"/>
      <w:bookmarkEnd w:id="41"/>
    </w:p>
    <w:bookmarkEnd w:id="42"/>
    <w:p w14:paraId="0C364C83" w14:textId="77777777" w:rsidR="00BE28F0" w:rsidRPr="00BE28F0" w:rsidRDefault="00BE28F0" w:rsidP="00BE28F0">
      <w:pPr>
        <w:spacing w:line="0" w:lineRule="atLeast"/>
        <w:ind w:left="284"/>
        <w:rPr>
          <w:rFonts w:cs="Arial"/>
          <w:szCs w:val="20"/>
          <w:lang w:eastAsia="sl-SI"/>
        </w:rPr>
      </w:pPr>
    </w:p>
    <w:p w14:paraId="1A21FCC2" w14:textId="1996238D" w:rsidR="00BE28F0" w:rsidRPr="00BE28F0" w:rsidRDefault="00BE28F0" w:rsidP="00BE28F0">
      <w:pPr>
        <w:numPr>
          <w:ilvl w:val="0"/>
          <w:numId w:val="30"/>
        </w:numPr>
        <w:spacing w:after="160" w:line="0" w:lineRule="atLeast"/>
        <w:ind w:left="567" w:hanging="284"/>
        <w:contextualSpacing/>
        <w:rPr>
          <w:rFonts w:eastAsiaTheme="minorEastAsia" w:cs="Arial"/>
          <w:szCs w:val="20"/>
          <w:lang w:eastAsia="sl-SI"/>
        </w:rPr>
      </w:pPr>
      <w:r w:rsidRPr="00BE28F0">
        <w:rPr>
          <w:rFonts w:eastAsiaTheme="minorEastAsia" w:cs="Arial"/>
          <w:szCs w:val="20"/>
          <w:lang w:eastAsia="sl-SI"/>
        </w:rPr>
        <w:t>Ponudnik ima v poslovni register Slovenije vpisano dejavnost 71.129</w:t>
      </w:r>
      <w:r>
        <w:rPr>
          <w:rFonts w:eastAsiaTheme="minorEastAsia" w:cs="Arial"/>
          <w:szCs w:val="20"/>
          <w:lang w:eastAsia="sl-SI"/>
        </w:rPr>
        <w:t xml:space="preserve"> </w:t>
      </w:r>
      <w:r w:rsidRPr="00BE28F0">
        <w:rPr>
          <w:rFonts w:eastAsiaTheme="minorEastAsia" w:cs="Arial"/>
          <w:szCs w:val="20"/>
          <w:lang w:eastAsia="sl-SI"/>
        </w:rPr>
        <w:t>- Druge inženirske dejavnosti in tehnično svetovanje.</w:t>
      </w:r>
    </w:p>
    <w:p w14:paraId="24EA56AD" w14:textId="7A295C52" w:rsidR="00BE28F0" w:rsidRPr="00BE28F0" w:rsidRDefault="00BE28F0" w:rsidP="0080454C">
      <w:pPr>
        <w:spacing w:after="160" w:line="0" w:lineRule="atLeast"/>
        <w:contextualSpacing/>
        <w:jc w:val="left"/>
        <w:rPr>
          <w:rFonts w:eastAsiaTheme="minorEastAsia" w:cs="Arial"/>
          <w:szCs w:val="20"/>
          <w:lang w:eastAsia="sl-SI"/>
        </w:rPr>
      </w:pPr>
    </w:p>
    <w:p w14:paraId="4D0BE72A" w14:textId="77777777" w:rsidR="00BE28F0" w:rsidRPr="00BE28F0" w:rsidRDefault="00BE28F0" w:rsidP="00BE28F0">
      <w:pPr>
        <w:spacing w:line="0" w:lineRule="atLeast"/>
        <w:ind w:left="284"/>
        <w:rPr>
          <w:rFonts w:eastAsiaTheme="minorEastAsia" w:cs="Arial"/>
          <w:szCs w:val="20"/>
          <w:lang w:eastAsia="sl-SI"/>
        </w:rPr>
      </w:pPr>
      <w:r w:rsidRPr="00BE28F0">
        <w:rPr>
          <w:rFonts w:eastAsiaTheme="minorEastAsia" w:cs="Arial"/>
          <w:szCs w:val="20"/>
          <w:lang w:eastAsia="sl-SI"/>
        </w:rPr>
        <w:t>DOKAZILO:</w:t>
      </w:r>
    </w:p>
    <w:p w14:paraId="5CB01890" w14:textId="77777777" w:rsidR="00BE28F0" w:rsidRPr="00BE28F0" w:rsidRDefault="00BE28F0" w:rsidP="00BE28F0">
      <w:pPr>
        <w:spacing w:line="0" w:lineRule="atLeast"/>
        <w:ind w:left="284"/>
        <w:rPr>
          <w:rFonts w:cs="Arial"/>
          <w:szCs w:val="20"/>
          <w:lang w:eastAsia="sl-SI"/>
        </w:rPr>
      </w:pPr>
      <w:r w:rsidRPr="00BE28F0">
        <w:rPr>
          <w:rFonts w:cs="Arial"/>
          <w:b/>
          <w:szCs w:val="20"/>
          <w:lang w:eastAsia="sl-SI"/>
        </w:rPr>
        <w:t xml:space="preserve">Izpolnjen obrazec »ESPD« </w:t>
      </w:r>
      <w:r w:rsidRPr="00BE28F0">
        <w:rPr>
          <w:rFonts w:cs="Arial"/>
          <w:szCs w:val="20"/>
          <w:lang w:eastAsia="sl-SI"/>
        </w:rPr>
        <w:t>(</w:t>
      </w:r>
      <w:r w:rsidRPr="00BE28F0">
        <w:rPr>
          <w:rFonts w:cs="Arial"/>
          <w:i/>
          <w:szCs w:val="20"/>
          <w:lang w:eastAsia="sl-SI"/>
        </w:rPr>
        <w:t>del IV: Pogoji za sodelovanje, razdelek A: Ustreznost/Vpis v poslovni register)</w:t>
      </w:r>
      <w:r w:rsidRPr="00BE28F0">
        <w:rPr>
          <w:rFonts w:cs="Arial"/>
          <w:szCs w:val="20"/>
          <w:lang w:eastAsia="sl-SI"/>
        </w:rPr>
        <w:t>. Ponudnik izbere »DA« in s tem ter podpisom ESPD obrazca jamči, da izpolnjuje zahtevo iz pogoja</w:t>
      </w:r>
    </w:p>
    <w:p w14:paraId="44AF6326" w14:textId="578C35E0" w:rsidR="00BE28F0" w:rsidRPr="00BE28F0" w:rsidRDefault="00BE28F0" w:rsidP="00BE28F0">
      <w:pPr>
        <w:spacing w:line="0" w:lineRule="atLeast"/>
        <w:ind w:left="284"/>
        <w:rPr>
          <w:rFonts w:cs="Arial"/>
          <w:szCs w:val="20"/>
          <w:lang w:eastAsia="sl-SI"/>
        </w:rPr>
      </w:pPr>
      <w:r w:rsidRPr="00BE28F0">
        <w:rPr>
          <w:rFonts w:cs="Arial"/>
          <w:szCs w:val="20"/>
          <w:lang w:eastAsia="sl-SI"/>
        </w:rPr>
        <w:t>in</w:t>
      </w:r>
    </w:p>
    <w:p w14:paraId="772A92CD" w14:textId="77777777" w:rsidR="00BE28F0" w:rsidRPr="00BE28F0" w:rsidRDefault="00BE28F0" w:rsidP="00BE28F0">
      <w:pPr>
        <w:spacing w:line="0" w:lineRule="atLeast"/>
        <w:ind w:left="284"/>
        <w:rPr>
          <w:rFonts w:eastAsiaTheme="minorEastAsia" w:cs="Arial"/>
          <w:szCs w:val="20"/>
          <w:lang w:eastAsia="sl-SI"/>
        </w:rPr>
      </w:pPr>
      <w:r w:rsidRPr="00BE28F0">
        <w:rPr>
          <w:rFonts w:cs="Arial"/>
          <w:szCs w:val="20"/>
          <w:lang w:eastAsia="sl-SI"/>
        </w:rPr>
        <w:t xml:space="preserve">vpogled v javno evidenco </w:t>
      </w:r>
      <w:r w:rsidRPr="00BE28F0">
        <w:rPr>
          <w:rFonts w:eastAsiaTheme="minorEastAsia" w:cs="Arial"/>
          <w:szCs w:val="20"/>
          <w:lang w:eastAsia="sl-SI"/>
        </w:rPr>
        <w:t>pri poslovnem registru  AJPES.</w:t>
      </w:r>
    </w:p>
    <w:p w14:paraId="60B25ACD" w14:textId="35525EC3" w:rsidR="00482F19" w:rsidRDefault="00482F19" w:rsidP="00BE28F0">
      <w:pPr>
        <w:spacing w:line="0" w:lineRule="atLeast"/>
        <w:ind w:left="284"/>
        <w:rPr>
          <w:rFonts w:cs="Arial"/>
          <w:i/>
          <w:szCs w:val="20"/>
          <w:u w:val="single"/>
          <w:lang w:eastAsia="sl-SI"/>
        </w:rPr>
      </w:pPr>
    </w:p>
    <w:p w14:paraId="2501EA6F" w14:textId="7B7E8FB0" w:rsidR="00482F19" w:rsidRPr="00F26228" w:rsidRDefault="00F26228" w:rsidP="00203E88">
      <w:pPr>
        <w:numPr>
          <w:ilvl w:val="0"/>
          <w:numId w:val="30"/>
        </w:numPr>
        <w:spacing w:after="160" w:line="0" w:lineRule="atLeast"/>
        <w:ind w:left="567" w:hanging="284"/>
        <w:contextualSpacing/>
        <w:rPr>
          <w:rFonts w:eastAsiaTheme="minorEastAsia" w:cs="Arial"/>
          <w:szCs w:val="20"/>
          <w:lang w:eastAsia="sl-SI"/>
        </w:rPr>
      </w:pPr>
      <w:bookmarkStart w:id="43" w:name="_Hlk112923865"/>
      <w:r w:rsidRPr="00F26228">
        <w:rPr>
          <w:rFonts w:eastAsiaTheme="minorEastAsia" w:cs="Arial"/>
          <w:szCs w:val="20"/>
          <w:lang w:eastAsia="sl-SI"/>
        </w:rPr>
        <w:t xml:space="preserve">Izvajalec mora imeti ves čas trajanja te pogodbe zavarovano svojo odgovornost za škodo, ki bi utegnila nastati naročniku in tretjim osebam v zvezi z opravljanjem njegove dejavnosti, skladno s 15. členom Zakona o arhitekturni in inženirski dejavnosti (Uradni list RS, št. 61/17; v nadaljnjem besedilu: ZAID), z višino letne zavarovalne vsote, ki ne bo nižja od 50.000,00 EUR, z veljavnostjo za leto 2022 in 2023. Ponudnik mora dostaviti polico za leto 2022 naročniku pred podpisom pogodbe, za leto 2023 pa najkasneje do 31. 1. 2023. </w:t>
      </w:r>
      <w:r w:rsidR="00482F19" w:rsidRPr="00F26228">
        <w:rPr>
          <w:rFonts w:eastAsiaTheme="minorEastAsia" w:cs="Arial"/>
          <w:szCs w:val="20"/>
          <w:lang w:eastAsia="sl-SI"/>
        </w:rPr>
        <w:t>Polica velja za enega ali več sklopov.</w:t>
      </w:r>
    </w:p>
    <w:bookmarkEnd w:id="43"/>
    <w:p w14:paraId="1F86FAD2" w14:textId="77777777" w:rsidR="00482F19" w:rsidRPr="00482F19" w:rsidRDefault="00482F19" w:rsidP="00482F19">
      <w:pPr>
        <w:spacing w:line="276" w:lineRule="auto"/>
        <w:ind w:left="510"/>
        <w:rPr>
          <w:rFonts w:cs="Arial"/>
          <w:b/>
          <w:szCs w:val="20"/>
          <w:lang w:eastAsia="sl-SI"/>
        </w:rPr>
      </w:pPr>
    </w:p>
    <w:p w14:paraId="18510410" w14:textId="77777777" w:rsidR="00482F19" w:rsidRPr="00482F19" w:rsidRDefault="00482F19" w:rsidP="00482F19">
      <w:pPr>
        <w:spacing w:line="276" w:lineRule="auto"/>
        <w:ind w:left="426"/>
        <w:contextualSpacing/>
        <w:rPr>
          <w:rFonts w:eastAsia="Calibri" w:cs="Arial"/>
          <w:szCs w:val="20"/>
        </w:rPr>
      </w:pPr>
      <w:bookmarkStart w:id="44" w:name="_Hlk70510649"/>
      <w:r w:rsidRPr="00482F19">
        <w:rPr>
          <w:rFonts w:eastAsia="Calibri" w:cs="Arial"/>
          <w:szCs w:val="20"/>
        </w:rPr>
        <w:t xml:space="preserve"> DOKAZILO: </w:t>
      </w:r>
    </w:p>
    <w:p w14:paraId="77158F02" w14:textId="57560F40" w:rsidR="00482F19" w:rsidRPr="00482F19" w:rsidRDefault="00482F19" w:rsidP="00482F19">
      <w:pPr>
        <w:spacing w:line="276" w:lineRule="auto"/>
        <w:ind w:left="510"/>
        <w:contextualSpacing/>
        <w:rPr>
          <w:rFonts w:eastAsia="Calibri" w:cs="Arial"/>
          <w:szCs w:val="20"/>
        </w:rPr>
      </w:pPr>
      <w:r w:rsidRPr="00482F19">
        <w:rPr>
          <w:rFonts w:eastAsia="Calibri" w:cs="Arial"/>
          <w:szCs w:val="20"/>
        </w:rPr>
        <w:t xml:space="preserve">Izpolnjen obrazec </w:t>
      </w:r>
      <w:r w:rsidRPr="00482F19">
        <w:rPr>
          <w:rFonts w:eastAsia="Calibri" w:cs="Arial"/>
          <w:b/>
          <w:bCs/>
          <w:szCs w:val="20"/>
        </w:rPr>
        <w:t>»ESPD«:</w:t>
      </w:r>
      <w:r w:rsidRPr="00482F19">
        <w:rPr>
          <w:rFonts w:eastAsia="Calibri" w:cs="Arial"/>
          <w:szCs w:val="20"/>
        </w:rPr>
        <w:t xml:space="preserve"> (del IV: Pogoji za sodelovanje, razdelek </w:t>
      </w:r>
      <w:r w:rsidR="00EB65A5">
        <w:rPr>
          <w:rFonts w:eastAsia="Calibri" w:cs="Arial"/>
          <w:szCs w:val="20"/>
        </w:rPr>
        <w:t>B</w:t>
      </w:r>
      <w:r w:rsidRPr="00482F19">
        <w:rPr>
          <w:rFonts w:eastAsia="Calibri" w:cs="Arial"/>
          <w:szCs w:val="20"/>
        </w:rPr>
        <w:t xml:space="preserve">: Ustreznost) </w:t>
      </w:r>
    </w:p>
    <w:bookmarkEnd w:id="44"/>
    <w:p w14:paraId="75D7CBD7" w14:textId="77777777" w:rsidR="00BE28F0" w:rsidRPr="00BE28F0" w:rsidRDefault="00BE28F0" w:rsidP="00BE28F0">
      <w:pPr>
        <w:spacing w:line="0" w:lineRule="atLeast"/>
        <w:ind w:left="284"/>
        <w:rPr>
          <w:rFonts w:eastAsiaTheme="minorEastAsia" w:cs="Arial"/>
          <w:szCs w:val="20"/>
          <w:lang w:eastAsia="sl-SI"/>
        </w:rPr>
      </w:pPr>
    </w:p>
    <w:p w14:paraId="72B3F9A1" w14:textId="48893FC7" w:rsidR="00BE28F0" w:rsidRDefault="00BE28F0" w:rsidP="00BE28F0">
      <w:pPr>
        <w:pStyle w:val="Naslov2"/>
        <w:ind w:left="567" w:hanging="567"/>
      </w:pPr>
      <w:bookmarkStart w:id="45" w:name="_Toc514421366"/>
      <w:bookmarkStart w:id="46" w:name="_Toc74815379"/>
      <w:bookmarkStart w:id="47" w:name="_Toc114063657"/>
      <w:r w:rsidRPr="00BE28F0">
        <w:t>Tehnična sposobnost</w:t>
      </w:r>
      <w:bookmarkEnd w:id="45"/>
      <w:bookmarkEnd w:id="46"/>
      <w:bookmarkEnd w:id="47"/>
    </w:p>
    <w:p w14:paraId="54609DE4" w14:textId="77777777" w:rsidR="00BE28F0" w:rsidRPr="00BE28F0" w:rsidRDefault="00BE28F0" w:rsidP="00BE28F0"/>
    <w:p w14:paraId="2C349F54" w14:textId="7DABED0E" w:rsidR="00BE28F0" w:rsidRPr="00BE28F0" w:rsidRDefault="00BE28F0" w:rsidP="00BE28F0">
      <w:pPr>
        <w:spacing w:after="160" w:line="259" w:lineRule="auto"/>
        <w:rPr>
          <w:rFonts w:eastAsiaTheme="minorHAnsi" w:cs="Arial"/>
          <w:szCs w:val="20"/>
        </w:rPr>
      </w:pPr>
      <w:r w:rsidRPr="00BE28F0">
        <w:rPr>
          <w:rFonts w:eastAsiaTheme="minorHAnsi" w:cs="Arial"/>
          <w:szCs w:val="20"/>
        </w:rPr>
        <w:t xml:space="preserve">Ponudnik je v zadnjih petih letih, šteto od dneva objave obvestila o tem naročilu na Portalu javnih naročil, </w:t>
      </w:r>
      <w:r w:rsidRPr="003A4B6E">
        <w:rPr>
          <w:rFonts w:eastAsiaTheme="minorHAnsi" w:cs="Arial"/>
          <w:szCs w:val="20"/>
        </w:rPr>
        <w:t>uspešno (kakovostno, v dogovorjenih rokih in v skladu s pogodbenimi obveznostmi) izvedel ter zaključil</w:t>
      </w:r>
      <w:r w:rsidRPr="00BE28F0">
        <w:rPr>
          <w:rFonts w:eastAsiaTheme="minorHAnsi" w:cs="Arial"/>
          <w:szCs w:val="20"/>
        </w:rPr>
        <w:t xml:space="preserve"> vsaj en referenčni projekt, v katerem je pri izdelavi posamezne statično potresne preveritve upošteval postopke kot so predpisani v zahtevah EUROCOD 8, v vrednosti projekta vsaj 6.000,00 EUR z DDV.</w:t>
      </w:r>
      <w:r w:rsidR="00482F19">
        <w:rPr>
          <w:rFonts w:eastAsiaTheme="minorHAnsi" w:cs="Arial"/>
          <w:szCs w:val="20"/>
        </w:rPr>
        <w:t xml:space="preserve"> Referenca velja za enega ali več sklopov.</w:t>
      </w:r>
    </w:p>
    <w:p w14:paraId="79D13227" w14:textId="70001E3D" w:rsidR="00BE28F0" w:rsidRDefault="00BE28F0" w:rsidP="00BE28F0">
      <w:pPr>
        <w:spacing w:line="260" w:lineRule="atLeast"/>
        <w:rPr>
          <w:rFonts w:cs="Arial"/>
          <w:szCs w:val="20"/>
          <w:lang w:eastAsia="sl-SI"/>
        </w:rPr>
      </w:pPr>
      <w:bookmarkStart w:id="48" w:name="_Hlk525641313"/>
      <w:bookmarkStart w:id="49" w:name="_Hlk525641226"/>
      <w:r w:rsidRPr="00BE28F0">
        <w:rPr>
          <w:rFonts w:cs="Arial"/>
          <w:szCs w:val="20"/>
          <w:lang w:eastAsia="sl-SI"/>
        </w:rPr>
        <w:t>V kolikor pogodba zajema tudi storitve, ki niso predmet tega naročila, bo naročnik upošteval samo vrednost storitev, ki so predmet tega naročila.</w:t>
      </w:r>
    </w:p>
    <w:p w14:paraId="4F950890" w14:textId="237666A3" w:rsidR="009A63B2" w:rsidRDefault="009A63B2" w:rsidP="00BE28F0">
      <w:pPr>
        <w:spacing w:line="260" w:lineRule="atLeast"/>
        <w:rPr>
          <w:rFonts w:cs="Arial"/>
          <w:szCs w:val="20"/>
          <w:lang w:eastAsia="sl-SI"/>
        </w:rPr>
      </w:pPr>
    </w:p>
    <w:p w14:paraId="4C8CA9C0" w14:textId="3D8DEAF5" w:rsidR="009A63B2" w:rsidRPr="009A63B2" w:rsidRDefault="009A63B2" w:rsidP="009A63B2">
      <w:pPr>
        <w:spacing w:line="260" w:lineRule="atLeast"/>
        <w:rPr>
          <w:rFonts w:cs="Arial"/>
          <w:szCs w:val="20"/>
          <w:lang w:eastAsia="sl-SI"/>
        </w:rPr>
      </w:pPr>
      <w:r w:rsidRPr="009A63B2">
        <w:rPr>
          <w:rFonts w:cs="Arial"/>
          <w:szCs w:val="20"/>
          <w:lang w:eastAsia="sl-SI"/>
        </w:rPr>
        <w:t>Ponudnik ne more biti referenčni naročnik sam sebi ali svojim podizvajalcem.</w:t>
      </w:r>
      <w:r w:rsidRPr="009A63B2">
        <w:t xml:space="preserve"> </w:t>
      </w:r>
      <w:r w:rsidRPr="009A63B2">
        <w:rPr>
          <w:rFonts w:cs="Arial"/>
          <w:szCs w:val="20"/>
          <w:lang w:eastAsia="sl-SI"/>
        </w:rPr>
        <w:t xml:space="preserve">Seštevanje pogodbenih vrednosti za različne posle oz. pogodbe ni dovoljeno. </w:t>
      </w:r>
    </w:p>
    <w:p w14:paraId="4B5904BD" w14:textId="77777777" w:rsidR="009A63B2" w:rsidRPr="009A63B2" w:rsidRDefault="009A63B2" w:rsidP="009A63B2">
      <w:pPr>
        <w:spacing w:line="260" w:lineRule="atLeast"/>
        <w:rPr>
          <w:rFonts w:cs="Arial"/>
          <w:szCs w:val="20"/>
          <w:lang w:eastAsia="sl-SI"/>
        </w:rPr>
      </w:pPr>
    </w:p>
    <w:p w14:paraId="2B980E73" w14:textId="087B7DDE" w:rsidR="009A63B2" w:rsidRPr="009A63B2" w:rsidRDefault="009A63B2" w:rsidP="009A63B2">
      <w:pPr>
        <w:spacing w:line="260" w:lineRule="atLeast"/>
        <w:rPr>
          <w:rFonts w:cs="Arial"/>
          <w:szCs w:val="20"/>
          <w:lang w:eastAsia="sl-SI"/>
        </w:rPr>
      </w:pPr>
      <w:r w:rsidRPr="009A63B2">
        <w:rPr>
          <w:rFonts w:cs="Arial"/>
          <w:szCs w:val="20"/>
          <w:lang w:eastAsia="sl-SI"/>
        </w:rPr>
        <w:t>Naročnik si pridružuje pravico do preveritve verodostojnosti izjave pri navedeni kontaktni osebi končnega naročnika (za katerega je bil celoten referenčni projekt izveden) ter do vpogleda v original pogodbe.</w:t>
      </w:r>
    </w:p>
    <w:p w14:paraId="697F2A87" w14:textId="77777777" w:rsidR="009A63B2" w:rsidRPr="009A63B2" w:rsidRDefault="009A63B2" w:rsidP="009A63B2">
      <w:pPr>
        <w:spacing w:line="260" w:lineRule="atLeast"/>
        <w:rPr>
          <w:rFonts w:cs="Arial"/>
          <w:szCs w:val="20"/>
          <w:lang w:eastAsia="sl-SI"/>
        </w:rPr>
      </w:pPr>
    </w:p>
    <w:p w14:paraId="217E7039" w14:textId="77777777" w:rsidR="00BE28F0" w:rsidRPr="00BE28F0" w:rsidRDefault="00BE28F0" w:rsidP="00BE28F0">
      <w:pPr>
        <w:spacing w:line="260" w:lineRule="atLeast"/>
        <w:rPr>
          <w:rFonts w:cs="Arial"/>
          <w:b/>
          <w:szCs w:val="20"/>
          <w:lang w:eastAsia="sl-SI"/>
        </w:rPr>
      </w:pPr>
      <w:r w:rsidRPr="00BE28F0">
        <w:rPr>
          <w:rFonts w:cs="Arial"/>
          <w:b/>
          <w:szCs w:val="20"/>
          <w:lang w:eastAsia="sl-SI"/>
        </w:rPr>
        <w:t xml:space="preserve">DOKAZILO: </w:t>
      </w:r>
    </w:p>
    <w:p w14:paraId="0AA410E1" w14:textId="690E669B" w:rsidR="00BE28F0" w:rsidRPr="00BE28F0" w:rsidRDefault="00BE28F0" w:rsidP="00BE28F0">
      <w:pPr>
        <w:spacing w:line="260" w:lineRule="atLeast"/>
        <w:rPr>
          <w:rFonts w:cs="Arial"/>
          <w:szCs w:val="20"/>
          <w:lang w:eastAsia="sl-SI"/>
        </w:rPr>
      </w:pPr>
      <w:bookmarkStart w:id="50" w:name="_Hlk506199432"/>
      <w:r w:rsidRPr="00BE28F0">
        <w:rPr>
          <w:rFonts w:cs="Arial"/>
          <w:b/>
          <w:szCs w:val="20"/>
          <w:lang w:eastAsia="sl-SI"/>
        </w:rPr>
        <w:t>Izpolnjen obrazec »ESPD«</w:t>
      </w:r>
      <w:r w:rsidRPr="00BE28F0">
        <w:rPr>
          <w:rFonts w:cs="Arial"/>
          <w:szCs w:val="20"/>
          <w:lang w:eastAsia="sl-SI"/>
        </w:rPr>
        <w:t xml:space="preserve"> </w:t>
      </w:r>
      <w:r w:rsidRPr="00BE28F0">
        <w:rPr>
          <w:rFonts w:cs="Arial"/>
          <w:i/>
          <w:szCs w:val="20"/>
          <w:lang w:eastAsia="sl-SI"/>
        </w:rPr>
        <w:t>(del IV: Pogoji za sodelovanje, C: Tehnična in strokovna sposobnost,</w:t>
      </w:r>
      <w:r w:rsidRPr="00BE28F0">
        <w:rPr>
          <w:rFonts w:cs="Arial"/>
          <w:szCs w:val="20"/>
          <w:lang w:eastAsia="sl-SI"/>
        </w:rPr>
        <w:t xml:space="preserve"> </w:t>
      </w:r>
      <w:r w:rsidRPr="00BE28F0">
        <w:rPr>
          <w:rFonts w:cs="Arial"/>
          <w:i/>
          <w:szCs w:val="20"/>
          <w:lang w:eastAsia="sl-SI"/>
        </w:rPr>
        <w:t>poglavje z nazivom »Za naročila storitev: izvedba storitev določene vrste«</w:t>
      </w:r>
      <w:r w:rsidRPr="00BE28F0">
        <w:rPr>
          <w:rFonts w:cs="Arial"/>
          <w:szCs w:val="20"/>
          <w:lang w:eastAsia="sl-SI"/>
        </w:rPr>
        <w:t xml:space="preserve">). </w:t>
      </w:r>
      <w:bookmarkStart w:id="51" w:name="_Hlk506304209"/>
      <w:r w:rsidRPr="00BE28F0">
        <w:rPr>
          <w:rFonts w:cs="Arial"/>
          <w:szCs w:val="20"/>
          <w:lang w:eastAsia="sl-SI"/>
        </w:rPr>
        <w:t xml:space="preserve">Gospodarski subjekt v obrazec ESPD navede podatke, iz katerih izhaja izpolnjevanje zahtev iz pogoja, in sicer: v polje »Opis« navede naziv projekta in kratek opis referenčnega posla, v polje »EUR« vpiše vrednost referenčnega posla v EUR brez DDV, v polje »Datum« navede </w:t>
      </w:r>
      <w:r w:rsidRPr="00BE28F0">
        <w:rPr>
          <w:rFonts w:cs="Arial"/>
          <w:bCs/>
          <w:szCs w:val="20"/>
          <w:lang w:eastAsia="sl-SI"/>
        </w:rPr>
        <w:t xml:space="preserve">obdobje izvajanja storitev od dne xx do </w:t>
      </w:r>
      <w:r w:rsidR="00BE1BC6">
        <w:rPr>
          <w:rFonts w:cs="Arial"/>
          <w:bCs/>
          <w:szCs w:val="20"/>
          <w:lang w:eastAsia="sl-SI"/>
        </w:rPr>
        <w:t>zaključka projekta</w:t>
      </w:r>
      <w:r w:rsidRPr="00BE28F0">
        <w:rPr>
          <w:rFonts w:cs="Arial"/>
          <w:szCs w:val="20"/>
          <w:lang w:eastAsia="sl-SI"/>
        </w:rPr>
        <w:t>, v polje »Prejemniki« vpiše naziv referenčnega naročnika</w:t>
      </w:r>
      <w:bookmarkEnd w:id="51"/>
      <w:r w:rsidRPr="00BE28F0">
        <w:rPr>
          <w:rFonts w:cs="Arial"/>
          <w:szCs w:val="20"/>
          <w:lang w:eastAsia="sl-SI"/>
        </w:rPr>
        <w:t>, kontaktno osebo referenčnega naročnika pri kateri je mogoče predmetno preveriti ter telefonsko številko in elektronski naslov kontaktne osebe.</w:t>
      </w:r>
    </w:p>
    <w:bookmarkEnd w:id="48"/>
    <w:bookmarkEnd w:id="49"/>
    <w:bookmarkEnd w:id="50"/>
    <w:p w14:paraId="532836DE" w14:textId="77777777" w:rsidR="00BE28F0" w:rsidRPr="00BE28F0" w:rsidRDefault="00BE28F0" w:rsidP="00BE28F0">
      <w:pPr>
        <w:spacing w:line="260" w:lineRule="atLeast"/>
        <w:rPr>
          <w:rFonts w:cs="Arial"/>
          <w:szCs w:val="20"/>
          <w:lang w:eastAsia="sl-SI"/>
        </w:rPr>
      </w:pPr>
    </w:p>
    <w:p w14:paraId="41463BB6" w14:textId="3E6D8943" w:rsidR="00482F19" w:rsidRDefault="00482F19" w:rsidP="00BE28F0">
      <w:pPr>
        <w:spacing w:line="260" w:lineRule="atLeast"/>
        <w:rPr>
          <w:rFonts w:eastAsiaTheme="minorHAnsi" w:cs="Arial"/>
          <w:szCs w:val="20"/>
        </w:rPr>
      </w:pPr>
    </w:p>
    <w:p w14:paraId="2367EBAF" w14:textId="085806DA" w:rsidR="00AA4D59" w:rsidRPr="001505A5" w:rsidRDefault="00AA4D59" w:rsidP="00563C0C">
      <w:pPr>
        <w:pStyle w:val="Naslov1"/>
        <w:ind w:left="357"/>
      </w:pPr>
      <w:bookmarkStart w:id="52" w:name="_Toc114063658"/>
      <w:r w:rsidRPr="001505A5">
        <w:t>MERIL</w:t>
      </w:r>
      <w:r w:rsidR="00EC4CD8" w:rsidRPr="001505A5">
        <w:t>O</w:t>
      </w:r>
      <w:bookmarkEnd w:id="52"/>
    </w:p>
    <w:p w14:paraId="176A9E21" w14:textId="77777777" w:rsidR="007A66C5" w:rsidRPr="002D6FE3" w:rsidRDefault="007A66C5" w:rsidP="00B6645A">
      <w:pPr>
        <w:tabs>
          <w:tab w:val="left" w:pos="4680"/>
        </w:tabs>
        <w:rPr>
          <w:rFonts w:cs="Arial"/>
          <w:szCs w:val="20"/>
        </w:rPr>
      </w:pPr>
    </w:p>
    <w:p w14:paraId="219D16FF" w14:textId="10E4DB1B" w:rsidR="00D8605A" w:rsidRPr="00D8605A" w:rsidRDefault="00D8605A" w:rsidP="00D8605A">
      <w:pPr>
        <w:spacing w:line="260" w:lineRule="atLeast"/>
        <w:rPr>
          <w:rFonts w:eastAsia="Calibri" w:cs="Arial"/>
          <w:szCs w:val="20"/>
        </w:rPr>
      </w:pPr>
      <w:r w:rsidRPr="00D8605A">
        <w:rPr>
          <w:rFonts w:eastAsia="Calibri" w:cs="Arial"/>
          <w:szCs w:val="20"/>
        </w:rPr>
        <w:t>Merilo za izbor najugodnejšega ponudnika</w:t>
      </w:r>
      <w:r>
        <w:rPr>
          <w:rFonts w:eastAsia="Calibri" w:cs="Arial"/>
          <w:szCs w:val="20"/>
        </w:rPr>
        <w:t xml:space="preserve"> za posamezen sklop</w:t>
      </w:r>
      <w:r w:rsidRPr="00D8605A">
        <w:rPr>
          <w:rFonts w:eastAsia="Calibri" w:cs="Arial"/>
          <w:szCs w:val="20"/>
        </w:rPr>
        <w:t xml:space="preserve"> je najnižja </w:t>
      </w:r>
      <w:r w:rsidR="00632683">
        <w:rPr>
          <w:rFonts w:eastAsia="Calibri" w:cs="Arial"/>
          <w:szCs w:val="20"/>
        </w:rPr>
        <w:t xml:space="preserve">skupna </w:t>
      </w:r>
      <w:r w:rsidRPr="00D8605A">
        <w:rPr>
          <w:rFonts w:eastAsia="Calibri" w:cs="Arial"/>
          <w:szCs w:val="20"/>
        </w:rPr>
        <w:t xml:space="preserve">ponudbena vrednost v EUR z DDV. Naročnik bo naročilo </w:t>
      </w:r>
      <w:r w:rsidR="00482F19">
        <w:rPr>
          <w:rFonts w:eastAsia="Calibri" w:cs="Arial"/>
          <w:szCs w:val="20"/>
        </w:rPr>
        <w:t xml:space="preserve">za posamezen sklop </w:t>
      </w:r>
      <w:r w:rsidRPr="00D8605A">
        <w:rPr>
          <w:rFonts w:eastAsia="Calibri" w:cs="Arial"/>
          <w:szCs w:val="20"/>
        </w:rPr>
        <w:t>oddal ponudniku, ki bo ponudil najnižjo ponudbeno vrednost z DDV v EUR ob izpolnjevanju vseh pogojev iz razpisne dokumentacije.</w:t>
      </w:r>
    </w:p>
    <w:p w14:paraId="22880244" w14:textId="77777777" w:rsidR="00D8605A" w:rsidRPr="00D8605A" w:rsidRDefault="00D8605A" w:rsidP="00D8605A">
      <w:pPr>
        <w:rPr>
          <w:rFonts w:eastAsia="Calibri" w:cs="Arial"/>
          <w:szCs w:val="20"/>
        </w:rPr>
      </w:pPr>
    </w:p>
    <w:p w14:paraId="77C25A32" w14:textId="494925DD" w:rsidR="00D8605A" w:rsidRDefault="00882352" w:rsidP="00D8605A">
      <w:pPr>
        <w:rPr>
          <w:rFonts w:eastAsia="Calibri" w:cs="Arial"/>
          <w:szCs w:val="20"/>
        </w:rPr>
      </w:pPr>
      <w:r w:rsidRPr="00882352">
        <w:rPr>
          <w:rFonts w:eastAsia="Calibri" w:cs="Arial"/>
          <w:szCs w:val="20"/>
        </w:rPr>
        <w:lastRenderedPageBreak/>
        <w:t>V primeru, da bo več ponudnikov ponudilo enako najnižjo ponudbeno ceno v EUR z DDV</w:t>
      </w:r>
      <w:r w:rsidR="00D8605A" w:rsidRPr="00D8605A">
        <w:rPr>
          <w:rFonts w:eastAsia="Calibri" w:cs="Arial"/>
          <w:szCs w:val="20"/>
        </w:rPr>
        <w:t xml:space="preserve"> za  </w:t>
      </w:r>
      <w:r w:rsidRPr="00882352">
        <w:rPr>
          <w:rFonts w:eastAsia="Calibri" w:cs="Arial"/>
          <w:szCs w:val="20"/>
        </w:rPr>
        <w:t xml:space="preserve">posamezen sklop, </w:t>
      </w:r>
      <w:r w:rsidR="00D8605A" w:rsidRPr="00D8605A">
        <w:rPr>
          <w:rFonts w:eastAsia="Calibri" w:cs="Arial"/>
          <w:szCs w:val="20"/>
        </w:rPr>
        <w:t xml:space="preserve">bo naročnik izbral najugodnejšega ponudnika z žrebom. Ponudnike, ki so oddali </w:t>
      </w:r>
      <w:r w:rsidRPr="00882352">
        <w:rPr>
          <w:rFonts w:eastAsia="Calibri" w:cs="Arial"/>
          <w:szCs w:val="20"/>
        </w:rPr>
        <w:t>enake ponudbene cene</w:t>
      </w:r>
      <w:r w:rsidR="00D8605A" w:rsidRPr="00D8605A">
        <w:rPr>
          <w:rFonts w:eastAsia="Calibri" w:cs="Arial"/>
          <w:szCs w:val="20"/>
        </w:rPr>
        <w:t>, bo naročnik pisno obvestil o žrebu in jim omogočil prisotnost na žrebu. Žreb po potekal v prostorih naročnika. Izmed ponudnikov, ki so ponudili enako navedeno najnižjo ceno, bo izbran tisti ponudnik, ki bo prvi izžreban. Ponudnikom, ki ne bodo prisotni na žrebu, bo naročnik posredoval zapisnik žrebanja.</w:t>
      </w:r>
    </w:p>
    <w:p w14:paraId="163E726B" w14:textId="77777777" w:rsidR="005D77DF" w:rsidRDefault="005D77DF" w:rsidP="00D8605A">
      <w:pPr>
        <w:rPr>
          <w:rFonts w:eastAsia="Calibri" w:cs="Arial"/>
          <w:szCs w:val="20"/>
        </w:rPr>
      </w:pPr>
    </w:p>
    <w:p w14:paraId="187C73F7" w14:textId="77777777" w:rsidR="00882352" w:rsidRPr="00D8605A" w:rsidRDefault="00882352" w:rsidP="00D8605A">
      <w:pPr>
        <w:rPr>
          <w:rFonts w:eastAsia="Calibri" w:cs="Arial"/>
          <w:szCs w:val="20"/>
        </w:rPr>
      </w:pPr>
    </w:p>
    <w:p w14:paraId="22491788" w14:textId="6418CC33" w:rsidR="00AA4D59" w:rsidRPr="00886709" w:rsidRDefault="00AA4D59" w:rsidP="00563C0C">
      <w:pPr>
        <w:pStyle w:val="Naslov1"/>
        <w:ind w:left="357"/>
      </w:pPr>
      <w:bookmarkStart w:id="53" w:name="_Toc114063659"/>
      <w:r w:rsidRPr="00886709">
        <w:t>PONUDBA</w:t>
      </w:r>
      <w:bookmarkEnd w:id="53"/>
    </w:p>
    <w:p w14:paraId="265EA921" w14:textId="77777777" w:rsidR="00F217A6" w:rsidRPr="00886709" w:rsidRDefault="00F217A6" w:rsidP="00F217A6"/>
    <w:p w14:paraId="69187127" w14:textId="5CE36298" w:rsidR="001761A8" w:rsidRPr="00D9294E" w:rsidRDefault="00AA4D59" w:rsidP="00D9294E">
      <w:pPr>
        <w:pStyle w:val="Naslov2"/>
        <w:ind w:left="567" w:hanging="567"/>
      </w:pPr>
      <w:bookmarkStart w:id="54" w:name="_Toc114063660"/>
      <w:r w:rsidRPr="00D9294E">
        <w:t>Ponudbena dokumentacija</w:t>
      </w:r>
      <w:bookmarkEnd w:id="54"/>
    </w:p>
    <w:p w14:paraId="1A4A59DB" w14:textId="430188A4" w:rsidR="00F217A6" w:rsidRPr="00886709" w:rsidRDefault="00F217A6" w:rsidP="00F217A6"/>
    <w:p w14:paraId="2CE3CFE0" w14:textId="01BED7AF" w:rsidR="00086C91" w:rsidRPr="00496356" w:rsidRDefault="00086C91" w:rsidP="00F217A6">
      <w:pPr>
        <w:rPr>
          <w:highlight w:val="yellow"/>
        </w:rPr>
      </w:pPr>
      <w:r w:rsidRPr="00086C91">
        <w:t>Ponudbeno dokumentacijo sestavljajo naslednji dokumenti:</w:t>
      </w:r>
    </w:p>
    <w:p w14:paraId="3ACB4601" w14:textId="39FEBADA" w:rsidR="0004407A" w:rsidRPr="00530921" w:rsidRDefault="00530921" w:rsidP="00D9294E">
      <w:pPr>
        <w:numPr>
          <w:ilvl w:val="0"/>
          <w:numId w:val="8"/>
        </w:numPr>
        <w:rPr>
          <w:rFonts w:cs="Arial"/>
          <w:szCs w:val="20"/>
        </w:rPr>
      </w:pPr>
      <w:r w:rsidRPr="00530921">
        <w:rPr>
          <w:rFonts w:cs="Arial"/>
          <w:szCs w:val="20"/>
        </w:rPr>
        <w:t>i</w:t>
      </w:r>
      <w:r w:rsidR="00AD3201" w:rsidRPr="00530921">
        <w:rPr>
          <w:rFonts w:cs="Arial"/>
          <w:szCs w:val="20"/>
        </w:rPr>
        <w:t xml:space="preserve">zpolnjen </w:t>
      </w:r>
      <w:r w:rsidR="001761A8" w:rsidRPr="00530921">
        <w:rPr>
          <w:rFonts w:cs="Arial"/>
          <w:szCs w:val="20"/>
        </w:rPr>
        <w:t>ESPD</w:t>
      </w:r>
      <w:r w:rsidR="00886709" w:rsidRPr="00530921">
        <w:rPr>
          <w:rFonts w:cs="Arial"/>
          <w:szCs w:val="20"/>
        </w:rPr>
        <w:t xml:space="preserve"> </w:t>
      </w:r>
      <w:r w:rsidR="00CB41F9" w:rsidRPr="00530921">
        <w:rPr>
          <w:rFonts w:cs="Arial"/>
          <w:szCs w:val="20"/>
        </w:rPr>
        <w:t>za vse gospodarske subjekte v ponudbi</w:t>
      </w:r>
      <w:r w:rsidR="00513F38" w:rsidRPr="00513F38">
        <w:rPr>
          <w:rFonts w:cs="Arial"/>
          <w:szCs w:val="20"/>
        </w:rPr>
        <w:t>;</w:t>
      </w:r>
    </w:p>
    <w:p w14:paraId="056546E0" w14:textId="4243541C" w:rsidR="00530921" w:rsidRDefault="00530921" w:rsidP="00530921">
      <w:pPr>
        <w:numPr>
          <w:ilvl w:val="0"/>
          <w:numId w:val="8"/>
        </w:numPr>
        <w:rPr>
          <w:rFonts w:cs="Arial"/>
          <w:szCs w:val="20"/>
        </w:rPr>
      </w:pPr>
      <w:r w:rsidRPr="00530921">
        <w:rPr>
          <w:rFonts w:cs="Arial"/>
          <w:szCs w:val="20"/>
        </w:rPr>
        <w:t>izpolnjen obrazec Predračun</w:t>
      </w:r>
      <w:r w:rsidR="00513F38" w:rsidRPr="00513F38">
        <w:rPr>
          <w:rFonts w:cs="Arial"/>
          <w:szCs w:val="20"/>
        </w:rPr>
        <w:t>;</w:t>
      </w:r>
    </w:p>
    <w:p w14:paraId="2EE86EF2" w14:textId="497ED344" w:rsidR="001761A8" w:rsidRDefault="00530921" w:rsidP="00D9294E">
      <w:pPr>
        <w:numPr>
          <w:ilvl w:val="0"/>
          <w:numId w:val="8"/>
        </w:numPr>
        <w:rPr>
          <w:rFonts w:cs="Arial"/>
          <w:szCs w:val="20"/>
        </w:rPr>
      </w:pPr>
      <w:r w:rsidRPr="00530921">
        <w:rPr>
          <w:rFonts w:cs="Arial"/>
          <w:szCs w:val="20"/>
        </w:rPr>
        <w:t>i</w:t>
      </w:r>
      <w:r w:rsidR="00AD3201" w:rsidRPr="00530921">
        <w:rPr>
          <w:rFonts w:cs="Arial"/>
          <w:szCs w:val="20"/>
        </w:rPr>
        <w:t xml:space="preserve">zpolnjen </w:t>
      </w:r>
      <w:r w:rsidR="001761A8" w:rsidRPr="00530921">
        <w:rPr>
          <w:rFonts w:cs="Arial"/>
          <w:szCs w:val="20"/>
        </w:rPr>
        <w:t>obrazec »Soglasje podizvajalca« v primeru, da ponudnik nastopa s podizvajalci in ti zahtevajo neposredna plačila</w:t>
      </w:r>
      <w:r w:rsidR="00513F38" w:rsidRPr="00513F38">
        <w:rPr>
          <w:rFonts w:cs="Arial"/>
          <w:szCs w:val="20"/>
        </w:rPr>
        <w:t>;</w:t>
      </w:r>
    </w:p>
    <w:p w14:paraId="25F50CF0" w14:textId="77777777" w:rsidR="001761A8" w:rsidRPr="00886709" w:rsidRDefault="001761A8" w:rsidP="0012183C"/>
    <w:p w14:paraId="44FE108E" w14:textId="77777777" w:rsidR="004A2663" w:rsidRPr="00886709" w:rsidRDefault="004A2663" w:rsidP="0012183C">
      <w:pPr>
        <w:rPr>
          <w:szCs w:val="20"/>
          <w:lang w:eastAsia="sl-SI"/>
        </w:rPr>
      </w:pPr>
      <w:r w:rsidRPr="00886709">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86709" w:rsidRDefault="004A2663" w:rsidP="0012183C"/>
    <w:p w14:paraId="3357E3EB" w14:textId="494A874F"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DCF87AF" w14:textId="77777777" w:rsidR="004A2663" w:rsidRPr="00886709" w:rsidRDefault="004A2663" w:rsidP="0012183C">
      <w:pPr>
        <w:rPr>
          <w:szCs w:val="20"/>
          <w:lang w:eastAsia="sl-SI"/>
        </w:rPr>
      </w:pPr>
    </w:p>
    <w:p w14:paraId="2D953232" w14:textId="2CDBBE14" w:rsidR="000B17D4" w:rsidRPr="00886709"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517CC14" w14:textId="5E8E403E" w:rsidR="002678B9" w:rsidRDefault="002678B9" w:rsidP="0012183C"/>
    <w:p w14:paraId="4FB37809" w14:textId="7CFCC153" w:rsidR="00592352" w:rsidRPr="00D9294E" w:rsidRDefault="00592352" w:rsidP="00D9294E">
      <w:pPr>
        <w:pStyle w:val="Naslov2"/>
        <w:ind w:left="567" w:hanging="567"/>
      </w:pPr>
      <w:bookmarkStart w:id="55" w:name="_Toc114063661"/>
      <w:r w:rsidRPr="00D9294E">
        <w:t>Sestavljanje ponudbe</w:t>
      </w:r>
      <w:bookmarkEnd w:id="55"/>
    </w:p>
    <w:p w14:paraId="079197D9" w14:textId="77777777" w:rsidR="002678B9" w:rsidRPr="00523D7A" w:rsidRDefault="002678B9" w:rsidP="002678B9"/>
    <w:p w14:paraId="3310E33D" w14:textId="323606B7" w:rsidR="002D6AC5" w:rsidRPr="00D9294E" w:rsidRDefault="002D6AC5" w:rsidP="00D9294E">
      <w:pPr>
        <w:pStyle w:val="Naslov3"/>
        <w:ind w:left="357"/>
      </w:pPr>
      <w:bookmarkStart w:id="56" w:name="_Toc45714676"/>
      <w:bookmarkStart w:id="57" w:name="_Toc45714977"/>
      <w:bookmarkStart w:id="58" w:name="_Toc45715134"/>
      <w:bookmarkStart w:id="59" w:name="_Toc45715270"/>
      <w:bookmarkStart w:id="60" w:name="_Toc45715411"/>
      <w:bookmarkStart w:id="61" w:name="_Toc84572614"/>
      <w:bookmarkStart w:id="62" w:name="_Toc114063662"/>
      <w:r w:rsidRPr="00D9294E">
        <w:t>ESPD</w:t>
      </w:r>
      <w:bookmarkEnd w:id="56"/>
      <w:bookmarkEnd w:id="57"/>
      <w:bookmarkEnd w:id="58"/>
      <w:bookmarkEnd w:id="59"/>
      <w:bookmarkEnd w:id="60"/>
      <w:bookmarkEnd w:id="61"/>
      <w:bookmarkEnd w:id="62"/>
    </w:p>
    <w:p w14:paraId="677B2DF8" w14:textId="77777777" w:rsidR="00523D7A" w:rsidRPr="000D46CB" w:rsidRDefault="00523D7A" w:rsidP="00523D7A"/>
    <w:p w14:paraId="29EA5934" w14:textId="30C89C40" w:rsidR="002D6AC5" w:rsidRPr="000D46CB" w:rsidRDefault="002D6AC5" w:rsidP="002D6AC5">
      <w:pPr>
        <w:rPr>
          <w:rFonts w:cs="Arial"/>
        </w:rPr>
      </w:pPr>
      <w:r w:rsidRPr="000D46CB">
        <w:rPr>
          <w:rFonts w:cs="Arial"/>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77777777" w:rsidR="002D6AC5" w:rsidRPr="000D46CB" w:rsidRDefault="002D6AC5" w:rsidP="002D6AC5">
      <w:pPr>
        <w:rPr>
          <w:rFonts w:cs="Arial"/>
        </w:rPr>
      </w:pPr>
    </w:p>
    <w:p w14:paraId="523FF470" w14:textId="092E61E0" w:rsidR="002D6AC5" w:rsidRPr="000D46CB" w:rsidRDefault="002D6AC5" w:rsidP="002D6AC5">
      <w:pPr>
        <w:rPr>
          <w:rFonts w:cs="Arial"/>
        </w:rPr>
      </w:pPr>
      <w:r w:rsidRPr="000D46CB">
        <w:rPr>
          <w:rFonts w:cs="Arial"/>
        </w:rPr>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0D46CB" w:rsidRPr="000D46CB">
        <w:rPr>
          <w:rFonts w:cs="Arial"/>
        </w:rPr>
        <w:t xml:space="preserve">Uradni list RS, št. 69/11 – uradno prečiščeno besedilo, 158/20 in 3/22 – </w:t>
      </w:r>
      <w:proofErr w:type="spellStart"/>
      <w:r w:rsidR="000D46CB" w:rsidRPr="000D46CB">
        <w:rPr>
          <w:rFonts w:cs="Arial"/>
        </w:rPr>
        <w:t>ZDeb</w:t>
      </w:r>
      <w:proofErr w:type="spellEnd"/>
      <w:r w:rsidRPr="000D46CB">
        <w:rPr>
          <w:rFonts w:cs="Arial"/>
        </w:rPr>
        <w:t xml:space="preserve">; v </w:t>
      </w:r>
      <w:r w:rsidR="000D46CB" w:rsidRPr="000D46CB">
        <w:rPr>
          <w:rFonts w:cs="Arial"/>
        </w:rPr>
        <w:t>nadaljevanju:</w:t>
      </w:r>
      <w:r w:rsidRPr="000D46CB">
        <w:rPr>
          <w:rFonts w:cs="Arial"/>
        </w:rPr>
        <w:t xml:space="preserve"> </w:t>
      </w:r>
      <w:bookmarkStart w:id="63" w:name="_Hlk67587532"/>
      <w:proofErr w:type="spellStart"/>
      <w:r w:rsidRPr="000D46CB">
        <w:rPr>
          <w:rFonts w:cs="Arial"/>
        </w:rPr>
        <w:t>ZIntPK</w:t>
      </w:r>
      <w:bookmarkEnd w:id="63"/>
      <w:proofErr w:type="spellEnd"/>
      <w:r w:rsidRPr="000D46CB">
        <w:rPr>
          <w:rFonts w:cs="Arial"/>
        </w:rPr>
        <w:t>).</w:t>
      </w:r>
    </w:p>
    <w:p w14:paraId="7A91495F" w14:textId="77777777" w:rsidR="002D6AC5" w:rsidRPr="000D46CB" w:rsidRDefault="002D6AC5" w:rsidP="002D6AC5">
      <w:pPr>
        <w:rPr>
          <w:rFonts w:cs="Arial"/>
        </w:rPr>
      </w:pPr>
    </w:p>
    <w:p w14:paraId="32B8B5CD" w14:textId="77777777" w:rsidR="002D6AC5" w:rsidRPr="000D46CB" w:rsidRDefault="002D6AC5" w:rsidP="002D6AC5">
      <w:pPr>
        <w:rPr>
          <w:rFonts w:cs="Arial"/>
          <w:szCs w:val="20"/>
          <w:lang w:eastAsia="sl-SI"/>
        </w:rPr>
      </w:pPr>
      <w:r w:rsidRPr="000D46CB">
        <w:rPr>
          <w:rFonts w:cs="Arial"/>
          <w:szCs w:val="20"/>
          <w:lang w:eastAsia="sl-SI"/>
        </w:rPr>
        <w:t>Navedbe v ESPD in/ali dokazila, ki ji predloži gospodarski subjekt, morajo biti veljavni.</w:t>
      </w:r>
    </w:p>
    <w:p w14:paraId="73234FB6" w14:textId="77777777" w:rsidR="002D6AC5" w:rsidRPr="000D46CB" w:rsidRDefault="002D6AC5" w:rsidP="002D6AC5">
      <w:pPr>
        <w:rPr>
          <w:rFonts w:cs="Arial"/>
          <w:szCs w:val="20"/>
          <w:lang w:eastAsia="sl-SI"/>
        </w:rPr>
      </w:pPr>
    </w:p>
    <w:p w14:paraId="2CB5FBF2" w14:textId="1EF33CC1" w:rsidR="002D6AC5" w:rsidRPr="000D46CB" w:rsidRDefault="002D6AC5" w:rsidP="002D6AC5">
      <w:pPr>
        <w:rPr>
          <w:rFonts w:cs="Arial"/>
        </w:rPr>
      </w:pPr>
      <w:r w:rsidRPr="000D46CB">
        <w:rPr>
          <w:rFonts w:cs="Arial"/>
        </w:rPr>
        <w:t xml:space="preserve">Gospodarski subjekt naročnikov ESPD (datoteka XML) uvozi na spletni strani portala javnih naročil/ESPD: </w:t>
      </w:r>
      <w:hyperlink r:id="rId13" w:history="1">
        <w:r w:rsidRPr="000D46CB">
          <w:rPr>
            <w:rFonts w:cs="Arial"/>
            <w:color w:val="0000FF"/>
            <w:u w:val="single"/>
          </w:rPr>
          <w:t>http://www.enarocanje.si/_ESPD/</w:t>
        </w:r>
      </w:hyperlink>
      <w:r w:rsidRPr="000D46CB">
        <w:rPr>
          <w:rFonts w:cs="Arial"/>
        </w:rPr>
        <w:t xml:space="preserve"> in </w:t>
      </w:r>
      <w:r w:rsidR="000D46CB" w:rsidRPr="000D46CB">
        <w:rPr>
          <w:rFonts w:cs="Arial"/>
        </w:rPr>
        <w:t>vanj</w:t>
      </w:r>
      <w:r w:rsidRPr="000D46CB">
        <w:rPr>
          <w:rFonts w:cs="Arial"/>
        </w:rPr>
        <w:t xml:space="preserve"> neposredno vnese zahtevane podatke.</w:t>
      </w:r>
    </w:p>
    <w:p w14:paraId="5C8F2C15" w14:textId="77777777" w:rsidR="002D6AC5" w:rsidRPr="000D46CB" w:rsidRDefault="002D6AC5" w:rsidP="002D6AC5">
      <w:pPr>
        <w:rPr>
          <w:rFonts w:cs="Arial"/>
          <w:szCs w:val="20"/>
          <w:lang w:eastAsia="sl-SI"/>
        </w:rPr>
      </w:pPr>
    </w:p>
    <w:p w14:paraId="7B9B122B" w14:textId="59F8862A" w:rsidR="002D6AC5" w:rsidRPr="000D46CB" w:rsidRDefault="002D6AC5" w:rsidP="002D6AC5">
      <w:pPr>
        <w:rPr>
          <w:rFonts w:cs="Arial"/>
        </w:rPr>
      </w:pPr>
      <w:r w:rsidRPr="000D46CB">
        <w:rPr>
          <w:rFonts w:cs="Arial"/>
        </w:rPr>
        <w:t xml:space="preserve">Izpolnjen in podpisan ESPD mora biti v ponudbi priložen za vse gospodarske subjekte, ki v kakršnikoli vlogi sodelujejo v ponudbi (ponudnik, sodelujoči ponudniki v primeru skupne ponudbe, gospodarski subjekti, na katerih </w:t>
      </w:r>
      <w:r w:rsidR="00213ABB">
        <w:rPr>
          <w:rFonts w:cs="Arial"/>
        </w:rPr>
        <w:t>zmogljivosti</w:t>
      </w:r>
      <w:r w:rsidRPr="000D46CB">
        <w:rPr>
          <w:rFonts w:cs="Arial"/>
        </w:rPr>
        <w:t xml:space="preserve"> se sklicuje ponudnik in podizvajalci).</w:t>
      </w:r>
    </w:p>
    <w:p w14:paraId="0714F515" w14:textId="77777777" w:rsidR="002D6AC5" w:rsidRPr="000D46CB" w:rsidRDefault="002D6AC5" w:rsidP="002D6AC5">
      <w:pPr>
        <w:rPr>
          <w:rFonts w:cs="Arial"/>
        </w:rPr>
      </w:pPr>
    </w:p>
    <w:p w14:paraId="4A0AEB0A" w14:textId="76292580" w:rsidR="002D6AC5" w:rsidRPr="00736FFB" w:rsidRDefault="002D6AC5" w:rsidP="002D6AC5">
      <w:pPr>
        <w:rPr>
          <w:rFonts w:cs="Arial"/>
        </w:rPr>
      </w:pPr>
      <w:bookmarkStart w:id="64" w:name="_Toc466382905"/>
      <w:bookmarkStart w:id="65" w:name="_Toc466382906"/>
      <w:bookmarkStart w:id="66" w:name="_Hlk511905322"/>
      <w:bookmarkEnd w:id="64"/>
      <w:bookmarkEnd w:id="65"/>
      <w:r w:rsidRPr="00736FF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736FFB">
        <w:rPr>
          <w:rFonts w:cs="Arial"/>
        </w:rPr>
        <w:t>.</w:t>
      </w:r>
      <w:proofErr w:type="spellStart"/>
      <w:r w:rsidRPr="00736FFB">
        <w:rPr>
          <w:rFonts w:cs="Arial"/>
        </w:rPr>
        <w:t>xml</w:t>
      </w:r>
      <w:proofErr w:type="spellEnd"/>
      <w:r w:rsidRPr="00736FFB">
        <w:rPr>
          <w:rFonts w:cs="Arial"/>
        </w:rPr>
        <w:t xml:space="preserve"> obliki ali </w:t>
      </w:r>
      <w:r w:rsidRPr="00736FFB">
        <w:rPr>
          <w:rFonts w:cs="Arial"/>
        </w:rPr>
        <w:lastRenderedPageBreak/>
        <w:t xml:space="preserve">nepodpisan ESPD v </w:t>
      </w:r>
      <w:r w:rsidR="004D72B5" w:rsidRPr="00736FFB">
        <w:rPr>
          <w:rFonts w:cs="Arial"/>
        </w:rPr>
        <w:t>.</w:t>
      </w:r>
      <w:proofErr w:type="spellStart"/>
      <w:r w:rsidRPr="00736FFB">
        <w:rPr>
          <w:rFonts w:cs="Arial"/>
        </w:rPr>
        <w:t>xml</w:t>
      </w:r>
      <w:proofErr w:type="spellEnd"/>
      <w:r w:rsidRPr="00736FFB">
        <w:rPr>
          <w:rFonts w:cs="Arial"/>
        </w:rPr>
        <w:t xml:space="preserve"> obliki, </w:t>
      </w:r>
      <w:bookmarkStart w:id="67" w:name="_Hlk531606225"/>
      <w:r w:rsidRPr="00736FFB">
        <w:rPr>
          <w:rFonts w:cs="Arial"/>
        </w:rPr>
        <w:t>pri čemer se v slednjem primeru v skladu Splošnimi pogoji uporabe sistema e-JN šteje, da je oddan pravno zavezujoč dokument, ki ima enako veljavnost kot podpisan</w:t>
      </w:r>
      <w:bookmarkEnd w:id="67"/>
      <w:r w:rsidRPr="00736FFB">
        <w:rPr>
          <w:rFonts w:cs="Arial"/>
        </w:rPr>
        <w:t>.</w:t>
      </w:r>
    </w:p>
    <w:bookmarkEnd w:id="66"/>
    <w:p w14:paraId="1FE7B241" w14:textId="77777777" w:rsidR="002D6AC5" w:rsidRPr="00736FFB" w:rsidRDefault="002D6AC5" w:rsidP="002D6AC5">
      <w:pPr>
        <w:rPr>
          <w:rFonts w:cs="Arial"/>
        </w:rPr>
      </w:pPr>
    </w:p>
    <w:p w14:paraId="16AE365E" w14:textId="74B83242" w:rsidR="002D6AC5" w:rsidRDefault="002D6AC5" w:rsidP="007A7CC6">
      <w:pPr>
        <w:rPr>
          <w:rFonts w:cs="Arial"/>
        </w:rPr>
      </w:pPr>
      <w:r w:rsidRPr="0025682D">
        <w:rPr>
          <w:rFonts w:cs="Arial"/>
        </w:rPr>
        <w:t xml:space="preserve">Za ostale sodelujoče ponudnik v razdelek »Sodelujoči«, del »ESPD – ostali sodelujoči« priloži podpisane ESPD v </w:t>
      </w:r>
      <w:r w:rsidR="00F4602E" w:rsidRPr="0025682D">
        <w:rPr>
          <w:rFonts w:cs="Arial"/>
        </w:rPr>
        <w:t>.</w:t>
      </w:r>
      <w:proofErr w:type="spellStart"/>
      <w:r w:rsidRPr="0025682D">
        <w:rPr>
          <w:rFonts w:cs="Arial"/>
        </w:rPr>
        <w:t>pdf</w:t>
      </w:r>
      <w:proofErr w:type="spellEnd"/>
      <w:r w:rsidRPr="0025682D">
        <w:rPr>
          <w:rFonts w:cs="Arial"/>
        </w:rPr>
        <w:t xml:space="preserve"> obliki, ali v elektronski obliki podpisan </w:t>
      </w:r>
      <w:r w:rsidR="00F4602E" w:rsidRPr="0025682D">
        <w:rPr>
          <w:rFonts w:cs="Arial"/>
        </w:rPr>
        <w:t>.</w:t>
      </w:r>
      <w:proofErr w:type="spellStart"/>
      <w:r w:rsidRPr="0025682D">
        <w:rPr>
          <w:rFonts w:cs="Arial"/>
        </w:rPr>
        <w:t>xml</w:t>
      </w:r>
      <w:proofErr w:type="spellEnd"/>
      <w:r w:rsidRPr="0025682D">
        <w:rPr>
          <w:rFonts w:cs="Arial"/>
        </w:rPr>
        <w:t>.</w:t>
      </w:r>
    </w:p>
    <w:p w14:paraId="596D0171" w14:textId="77777777" w:rsidR="005D77DF" w:rsidRDefault="005D77DF" w:rsidP="007A7CC6">
      <w:pPr>
        <w:rPr>
          <w:rFonts w:cs="Arial"/>
        </w:rPr>
      </w:pPr>
    </w:p>
    <w:p w14:paraId="346863F4" w14:textId="467093DA" w:rsidR="002D6AC5" w:rsidRPr="00D9294E" w:rsidRDefault="00C307FD" w:rsidP="00D9294E">
      <w:pPr>
        <w:pStyle w:val="Naslov3"/>
        <w:ind w:left="357"/>
      </w:pPr>
      <w:bookmarkStart w:id="68" w:name="_Toc113361794"/>
      <w:bookmarkStart w:id="69" w:name="_Toc114063663"/>
      <w:bookmarkEnd w:id="68"/>
      <w:r>
        <w:t xml:space="preserve">Obrazec </w:t>
      </w:r>
      <w:r w:rsidR="002D6AC5" w:rsidRPr="00D9294E">
        <w:t>Predračun</w:t>
      </w:r>
      <w:bookmarkEnd w:id="69"/>
    </w:p>
    <w:p w14:paraId="38E8DB00" w14:textId="77777777" w:rsidR="002678B9" w:rsidRPr="00BC7AFB" w:rsidRDefault="002678B9" w:rsidP="002678B9"/>
    <w:p w14:paraId="70499C8B" w14:textId="5F4D3D92" w:rsidR="00C307FD" w:rsidRDefault="008A109C" w:rsidP="000A6120">
      <w:pPr>
        <w:shd w:val="clear" w:color="auto" w:fill="FFFFFF"/>
        <w:rPr>
          <w:rFonts w:cs="Arial"/>
        </w:rPr>
      </w:pPr>
      <w:bookmarkStart w:id="70" w:name="_Toc40360646"/>
      <w:bookmarkStart w:id="71" w:name="_Toc41035628"/>
      <w:bookmarkStart w:id="72" w:name="_Toc45714678"/>
      <w:bookmarkStart w:id="73" w:name="_Toc45714979"/>
      <w:bookmarkStart w:id="74" w:name="_Toc45715136"/>
      <w:bookmarkStart w:id="75" w:name="_Toc45715272"/>
      <w:bookmarkStart w:id="76" w:name="_Toc45715413"/>
      <w:bookmarkStart w:id="77" w:name="_Toc84572616"/>
      <w:bookmarkStart w:id="78" w:name="_Hlk66259636"/>
      <w:r w:rsidRPr="008A109C">
        <w:rPr>
          <w:rFonts w:cs="Arial"/>
        </w:rPr>
        <w:t xml:space="preserve">Ponudnik mora v </w:t>
      </w:r>
      <w:r>
        <w:rPr>
          <w:rFonts w:cs="Arial"/>
        </w:rPr>
        <w:t xml:space="preserve">obrazcu </w:t>
      </w:r>
      <w:r w:rsidRPr="008A109C">
        <w:rPr>
          <w:rFonts w:cs="Arial"/>
        </w:rPr>
        <w:t xml:space="preserve">Predračun </w:t>
      </w:r>
      <w:r w:rsidR="00625B2B">
        <w:rPr>
          <w:rFonts w:cs="Arial"/>
        </w:rPr>
        <w:t xml:space="preserve">vpisati </w:t>
      </w:r>
      <w:r w:rsidR="00513F38">
        <w:rPr>
          <w:rFonts w:cs="Arial"/>
        </w:rPr>
        <w:t>skupno vrednost</w:t>
      </w:r>
      <w:r w:rsidR="00625B2B">
        <w:rPr>
          <w:rFonts w:cs="Arial"/>
        </w:rPr>
        <w:t xml:space="preserve"> brez DDV in </w:t>
      </w:r>
      <w:r w:rsidR="00513F38">
        <w:rPr>
          <w:rFonts w:cs="Arial"/>
        </w:rPr>
        <w:t>skupno vrednost</w:t>
      </w:r>
      <w:r w:rsidR="00625B2B">
        <w:rPr>
          <w:rFonts w:cs="Arial"/>
        </w:rPr>
        <w:t xml:space="preserve"> z DDV </w:t>
      </w:r>
      <w:r w:rsidR="00513F38">
        <w:rPr>
          <w:rFonts w:cs="Arial"/>
        </w:rPr>
        <w:t xml:space="preserve">v EUR </w:t>
      </w:r>
      <w:r w:rsidR="00625B2B">
        <w:rPr>
          <w:rFonts w:cs="Arial"/>
        </w:rPr>
        <w:t xml:space="preserve">za sklop </w:t>
      </w:r>
      <w:r w:rsidR="00513F38">
        <w:rPr>
          <w:rFonts w:cs="Arial"/>
        </w:rPr>
        <w:t>za katerega oddaja ponudbo.</w:t>
      </w:r>
      <w:r w:rsidR="00ED753F">
        <w:rPr>
          <w:rFonts w:cs="Arial"/>
        </w:rPr>
        <w:t>.</w:t>
      </w:r>
    </w:p>
    <w:p w14:paraId="750091C3" w14:textId="77777777" w:rsidR="00C44D1B" w:rsidRPr="00C44D1B" w:rsidRDefault="00C44D1B" w:rsidP="00C44D1B">
      <w:pPr>
        <w:shd w:val="clear" w:color="auto" w:fill="FFFFFF"/>
        <w:rPr>
          <w:rFonts w:cs="Arial"/>
        </w:rPr>
      </w:pPr>
    </w:p>
    <w:p w14:paraId="348DEEDA" w14:textId="74AF7350" w:rsidR="00C44D1B" w:rsidRDefault="00C307FD" w:rsidP="00C44D1B">
      <w:pPr>
        <w:shd w:val="clear" w:color="auto" w:fill="FFFFFF"/>
        <w:rPr>
          <w:rFonts w:cs="Arial"/>
        </w:rPr>
      </w:pPr>
      <w:r w:rsidRPr="00C307FD">
        <w:rPr>
          <w:rFonts w:cs="Arial"/>
        </w:rPr>
        <w:t>Ponudbena cena mora zajemati vse davke, takse, dajatve in vse stroške, ki vplivajo na oblikovanje ponudbene cene. Naročnik ne bo naknadno priznal nobenih dodatnih stroškov.</w:t>
      </w:r>
    </w:p>
    <w:p w14:paraId="09E7B8CE" w14:textId="77777777" w:rsidR="00C307FD" w:rsidRPr="00C44D1B" w:rsidRDefault="00C307FD" w:rsidP="00C44D1B">
      <w:pPr>
        <w:shd w:val="clear" w:color="auto" w:fill="FFFFFF"/>
        <w:rPr>
          <w:rFonts w:cs="Arial"/>
        </w:rPr>
      </w:pPr>
    </w:p>
    <w:p w14:paraId="4410EC46" w14:textId="77777777" w:rsidR="00C44D1B" w:rsidRPr="00C44D1B" w:rsidRDefault="00C44D1B" w:rsidP="00C44D1B">
      <w:pPr>
        <w:shd w:val="clear" w:color="auto" w:fill="FFFFFF"/>
        <w:rPr>
          <w:rFonts w:cs="Arial"/>
        </w:rPr>
      </w:pPr>
      <w:r w:rsidRPr="00C44D1B">
        <w:rPr>
          <w:rFonts w:cs="Arial"/>
        </w:rPr>
        <w:t>Ponudnik ne sme spreminjati vsebine predračuna.</w:t>
      </w:r>
    </w:p>
    <w:p w14:paraId="5845136B" w14:textId="77777777" w:rsidR="00C44D1B" w:rsidRPr="00C44D1B" w:rsidRDefault="00C44D1B" w:rsidP="00C44D1B">
      <w:pPr>
        <w:shd w:val="clear" w:color="auto" w:fill="FFFFFF"/>
        <w:rPr>
          <w:rFonts w:cs="Arial"/>
        </w:rPr>
      </w:pPr>
    </w:p>
    <w:p w14:paraId="6D06CF7A" w14:textId="77777777" w:rsidR="00C44D1B" w:rsidRPr="00C44D1B" w:rsidRDefault="00C44D1B" w:rsidP="00C44D1B">
      <w:pPr>
        <w:shd w:val="clear" w:color="auto" w:fill="FFFFFF"/>
        <w:rPr>
          <w:rFonts w:cs="Arial"/>
        </w:rPr>
      </w:pPr>
      <w:r w:rsidRPr="00C44D1B">
        <w:rPr>
          <w:rFonts w:cs="Arial"/>
        </w:rPr>
        <w:t>V primeru, da bo naročnik pri pregledu in ocenjevanju ponudb odkril očitne računske napake, bo ravnal v skladu s sedmim odstavkom 89. člena ZJN-3.</w:t>
      </w:r>
    </w:p>
    <w:p w14:paraId="395272D5" w14:textId="77777777" w:rsidR="00C44D1B" w:rsidRPr="00C44D1B" w:rsidRDefault="00C44D1B" w:rsidP="00C44D1B">
      <w:pPr>
        <w:shd w:val="clear" w:color="auto" w:fill="FFFFFF"/>
        <w:rPr>
          <w:rFonts w:cs="Arial"/>
        </w:rPr>
      </w:pPr>
    </w:p>
    <w:p w14:paraId="2B0C246E" w14:textId="337A61AF" w:rsidR="00C44D1B" w:rsidRPr="00C44D1B" w:rsidRDefault="00C44D1B" w:rsidP="00C44D1B">
      <w:pPr>
        <w:shd w:val="clear" w:color="auto" w:fill="FFFFFF"/>
        <w:rPr>
          <w:rFonts w:cs="Arial"/>
        </w:rPr>
      </w:pPr>
      <w:r w:rsidRPr="00C44D1B">
        <w:rPr>
          <w:rFonts w:cs="Arial"/>
        </w:rPr>
        <w:t>Ponudnik v sistem e-JN v razdelek »</w:t>
      </w:r>
      <w:r w:rsidR="006B7579">
        <w:rPr>
          <w:rFonts w:cs="Arial"/>
        </w:rPr>
        <w:t>P</w:t>
      </w:r>
      <w:r w:rsidRPr="00C44D1B">
        <w:rPr>
          <w:rFonts w:cs="Arial"/>
        </w:rPr>
        <w:t>onudbena vrednost« v zato namenjen prostor vpiše skupni ponudbeni znesek brez davka v EUR in znesek davka v EUR</w:t>
      </w:r>
      <w:r w:rsidR="00D6213E">
        <w:rPr>
          <w:rFonts w:cs="Arial"/>
        </w:rPr>
        <w:t xml:space="preserve"> za posamezen sklop</w:t>
      </w:r>
      <w:r w:rsidRPr="00C44D1B">
        <w:rPr>
          <w:rFonts w:cs="Arial"/>
        </w:rPr>
        <w:t xml:space="preserve">. Znesek </w:t>
      </w:r>
      <w:r w:rsidRPr="00473BA8">
        <w:rPr>
          <w:rFonts w:cs="Arial"/>
        </w:rPr>
        <w:t xml:space="preserve">skupaj z </w:t>
      </w:r>
      <w:r w:rsidRPr="00500AB6">
        <w:rPr>
          <w:rFonts w:cs="Arial"/>
        </w:rPr>
        <w:t xml:space="preserve">davkom v EUR se izračuna samodejno. V del »Predračun« pa naloži datoteko v obliki </w:t>
      </w:r>
      <w:proofErr w:type="spellStart"/>
      <w:r w:rsidRPr="00500AB6">
        <w:rPr>
          <w:rFonts w:cs="Arial"/>
        </w:rPr>
        <w:t>word</w:t>
      </w:r>
      <w:proofErr w:type="spellEnd"/>
      <w:r w:rsidRPr="00500AB6">
        <w:rPr>
          <w:rFonts w:cs="Arial"/>
        </w:rPr>
        <w:t xml:space="preserve">, </w:t>
      </w:r>
      <w:proofErr w:type="spellStart"/>
      <w:r w:rsidRPr="00500AB6">
        <w:rPr>
          <w:rFonts w:cs="Arial"/>
        </w:rPr>
        <w:t>excel</w:t>
      </w:r>
      <w:proofErr w:type="spellEnd"/>
      <w:r w:rsidRPr="00500AB6">
        <w:rPr>
          <w:rFonts w:cs="Arial"/>
        </w:rPr>
        <w:t xml:space="preserve"> ali </w:t>
      </w:r>
      <w:r w:rsidR="00F4602E" w:rsidRPr="00500AB6">
        <w:rPr>
          <w:rFonts w:cs="Arial"/>
        </w:rPr>
        <w:t>.</w:t>
      </w:r>
      <w:proofErr w:type="spellStart"/>
      <w:r w:rsidRPr="00500AB6">
        <w:rPr>
          <w:rFonts w:cs="Arial"/>
        </w:rPr>
        <w:t>pdf</w:t>
      </w:r>
      <w:proofErr w:type="spellEnd"/>
      <w:r w:rsidR="00F4602E" w:rsidRPr="00500AB6">
        <w:rPr>
          <w:rFonts w:cs="Arial"/>
        </w:rPr>
        <w:t>.</w:t>
      </w:r>
      <w:r w:rsidRPr="00500AB6">
        <w:rPr>
          <w:rFonts w:cs="Arial"/>
        </w:rPr>
        <w:t xml:space="preserve"> Skupna ponudbena vrednost</w:t>
      </w:r>
      <w:r w:rsidR="00D6213E">
        <w:rPr>
          <w:rFonts w:cs="Arial"/>
        </w:rPr>
        <w:t xml:space="preserve"> za posamezen sklop</w:t>
      </w:r>
      <w:r w:rsidRPr="00473BA8">
        <w:rPr>
          <w:rFonts w:cs="Arial"/>
        </w:rPr>
        <w:t>, ki bo vpisana v razdelek</w:t>
      </w:r>
      <w:r w:rsidR="00F4602E" w:rsidRPr="00473BA8">
        <w:rPr>
          <w:rFonts w:cs="Arial"/>
        </w:rPr>
        <w:t xml:space="preserve"> »Ponudbena vrednost« </w:t>
      </w:r>
      <w:r w:rsidRPr="00473BA8">
        <w:rPr>
          <w:rFonts w:cs="Arial"/>
        </w:rPr>
        <w:t>in dokument, ki bo naložen kot predračun v del »Predračun«, bosta razvidna in dostopna na javnem odpiranju ponudb.</w:t>
      </w:r>
    </w:p>
    <w:p w14:paraId="0BDE5BA4" w14:textId="77777777" w:rsidR="00C44D1B" w:rsidRPr="00C44D1B" w:rsidRDefault="00C44D1B" w:rsidP="00C44D1B">
      <w:pPr>
        <w:shd w:val="clear" w:color="auto" w:fill="FFFFFF"/>
        <w:rPr>
          <w:rFonts w:cs="Arial"/>
        </w:rPr>
      </w:pPr>
    </w:p>
    <w:p w14:paraId="6C6E6796" w14:textId="2123D61D" w:rsidR="00C44D1B" w:rsidRPr="00C44D1B" w:rsidRDefault="00C44D1B" w:rsidP="00C44D1B">
      <w:pPr>
        <w:shd w:val="clear" w:color="auto" w:fill="FFFFFF"/>
        <w:rPr>
          <w:rFonts w:cs="Arial"/>
        </w:rPr>
      </w:pPr>
      <w:r w:rsidRPr="00C44D1B">
        <w:rPr>
          <w:rFonts w:cs="Arial"/>
        </w:rPr>
        <w:t>V primeru razhajanj med podatki</w:t>
      </w:r>
      <w:r w:rsidR="00F4602E">
        <w:rPr>
          <w:rFonts w:cs="Arial"/>
        </w:rPr>
        <w:t>,</w:t>
      </w:r>
      <w:r w:rsidRPr="00C44D1B">
        <w:rPr>
          <w:rFonts w:cs="Arial"/>
        </w:rPr>
        <w:t xml:space="preserve"> navedenimi v razdelku »</w:t>
      </w:r>
      <w:r w:rsidR="00F4602E">
        <w:rPr>
          <w:rFonts w:cs="Arial"/>
        </w:rPr>
        <w:t>P</w:t>
      </w:r>
      <w:r w:rsidRPr="00C44D1B">
        <w:rPr>
          <w:rFonts w:cs="Arial"/>
        </w:rPr>
        <w:t xml:space="preserve">onudbena vrednost« in dokumentu, ki je predložen v delu »Predračun«, kot veljavni štejejo podatki v </w:t>
      </w:r>
      <w:bookmarkStart w:id="79" w:name="_Hlk100742625"/>
      <w:r w:rsidRPr="00C44D1B">
        <w:rPr>
          <w:rFonts w:cs="Arial"/>
        </w:rPr>
        <w:t>dokumentu, ki je predložen v delu »Predračun«</w:t>
      </w:r>
      <w:bookmarkEnd w:id="79"/>
      <w:r w:rsidRPr="00C44D1B">
        <w:rPr>
          <w:rFonts w:cs="Arial"/>
        </w:rPr>
        <w:t>.</w:t>
      </w:r>
    </w:p>
    <w:p w14:paraId="6288CA7E" w14:textId="77777777" w:rsidR="00C44D1B" w:rsidRPr="00C44D1B" w:rsidRDefault="00C44D1B" w:rsidP="00C44D1B">
      <w:pPr>
        <w:shd w:val="clear" w:color="auto" w:fill="FFFFFF"/>
        <w:rPr>
          <w:rFonts w:cs="Arial"/>
        </w:rPr>
      </w:pPr>
    </w:p>
    <w:p w14:paraId="3F39A441" w14:textId="46606674" w:rsidR="000A6120" w:rsidRDefault="00C44D1B" w:rsidP="00C44D1B">
      <w:pPr>
        <w:shd w:val="clear" w:color="auto" w:fill="FFFFFF"/>
        <w:rPr>
          <w:rFonts w:cs="Arial"/>
        </w:rPr>
      </w:pPr>
      <w:r w:rsidRPr="00C44D1B">
        <w:rPr>
          <w:rFonts w:cs="Arial"/>
        </w:rPr>
        <w:t>V primeru, da bo ponudnik poleg cen, vpisanih v razdelek »</w:t>
      </w:r>
      <w:r w:rsidR="00F4602E">
        <w:rPr>
          <w:rFonts w:cs="Arial"/>
        </w:rPr>
        <w:t>P</w:t>
      </w:r>
      <w:r w:rsidRPr="00C44D1B">
        <w:rPr>
          <w:rFonts w:cs="Arial"/>
        </w:rPr>
        <w:t xml:space="preserve">onudbena vrednost« </w:t>
      </w:r>
      <w:r w:rsidR="00F4602E">
        <w:rPr>
          <w:rFonts w:cs="Arial"/>
        </w:rPr>
        <w:t>in</w:t>
      </w:r>
      <w:r w:rsidRPr="00C44D1B">
        <w:rPr>
          <w:rFonts w:cs="Arial"/>
        </w:rPr>
        <w:t xml:space="preserve"> v </w:t>
      </w:r>
      <w:r w:rsidR="00F4602E" w:rsidRPr="00F4602E">
        <w:rPr>
          <w:rFonts w:cs="Arial"/>
        </w:rPr>
        <w:t>dokumentu, ki je predložen v delu »Predračun«</w:t>
      </w:r>
      <w:r w:rsidR="00F4602E">
        <w:rPr>
          <w:rFonts w:cs="Arial"/>
        </w:rPr>
        <w:t xml:space="preserve"> </w:t>
      </w:r>
      <w:r w:rsidRPr="00C44D1B">
        <w:rPr>
          <w:rFonts w:cs="Arial"/>
        </w:rPr>
        <w:t xml:space="preserve">v drugi ponudbeni dokumentaciji predložil dokumente z vpisanimi ponudbenimi vrednostmi, naročnik teh vpisov ne bo upošteval in se bo štelo, da ponudnik ponuja vrednosti, kot bodo vpisane v </w:t>
      </w:r>
      <w:r w:rsidR="00F4602E" w:rsidRPr="00F4602E">
        <w:rPr>
          <w:rFonts w:cs="Arial"/>
        </w:rPr>
        <w:t>dokumentu, ki je predložen v delu »Predračun«.</w:t>
      </w:r>
    </w:p>
    <w:p w14:paraId="7B47531E" w14:textId="77777777" w:rsidR="00F4602E" w:rsidRDefault="00F4602E" w:rsidP="00C44D1B">
      <w:pPr>
        <w:shd w:val="clear" w:color="auto" w:fill="FFFFFF"/>
        <w:rPr>
          <w:rFonts w:cs="Arial"/>
        </w:rPr>
      </w:pPr>
    </w:p>
    <w:p w14:paraId="36C7A7A9" w14:textId="606A0EDB" w:rsidR="00D90180" w:rsidRPr="00D9294E" w:rsidRDefault="00D90180" w:rsidP="00D9294E">
      <w:pPr>
        <w:pStyle w:val="Naslov3"/>
        <w:ind w:left="357"/>
      </w:pPr>
      <w:bookmarkStart w:id="80" w:name="_Toc114063664"/>
      <w:r w:rsidRPr="00D9294E">
        <w:t xml:space="preserve">Drugi </w:t>
      </w:r>
      <w:bookmarkEnd w:id="70"/>
      <w:bookmarkEnd w:id="71"/>
      <w:bookmarkEnd w:id="72"/>
      <w:bookmarkEnd w:id="73"/>
      <w:bookmarkEnd w:id="74"/>
      <w:bookmarkEnd w:id="75"/>
      <w:bookmarkEnd w:id="76"/>
      <w:r w:rsidRPr="00D9294E">
        <w:t>dokumenti ponudbe</w:t>
      </w:r>
      <w:bookmarkEnd w:id="77"/>
      <w:bookmarkEnd w:id="80"/>
    </w:p>
    <w:p w14:paraId="5FC8C405" w14:textId="77777777" w:rsidR="002678B9" w:rsidRPr="00972086" w:rsidRDefault="002678B9" w:rsidP="002678B9"/>
    <w:bookmarkEnd w:id="78"/>
    <w:p w14:paraId="0385A95A" w14:textId="1F6FD50D" w:rsidR="00D90180" w:rsidRPr="00972086" w:rsidRDefault="00D90180" w:rsidP="00D90180">
      <w:pPr>
        <w:rPr>
          <w:rFonts w:cs="Arial"/>
        </w:rPr>
      </w:pPr>
      <w:r w:rsidRPr="00972086">
        <w:rPr>
          <w:rFonts w:cs="Arial"/>
          <w:lang w:eastAsia="ar-SA"/>
        </w:rPr>
        <w:t>Ponudnik mora druge dokumente ponudbe naložiti v sistem e-JN v del »</w:t>
      </w:r>
      <w:r w:rsidR="00942D36" w:rsidRPr="00942D36">
        <w:rPr>
          <w:rFonts w:cs="Arial"/>
          <w:lang w:eastAsia="ar-SA"/>
        </w:rPr>
        <w:t>Ostale priloge</w:t>
      </w:r>
      <w:r w:rsidRPr="00972086">
        <w:rPr>
          <w:rFonts w:cs="Arial"/>
          <w:lang w:eastAsia="ar-SA"/>
        </w:rPr>
        <w:t>«.</w:t>
      </w:r>
    </w:p>
    <w:p w14:paraId="39BEA5BB" w14:textId="77777777" w:rsidR="00D90180" w:rsidRPr="00972086" w:rsidRDefault="00D90180" w:rsidP="00D90180">
      <w:pPr>
        <w:rPr>
          <w:rFonts w:cs="Arial"/>
          <w:lang w:eastAsia="ar-SA"/>
        </w:rPr>
      </w:pPr>
    </w:p>
    <w:p w14:paraId="61E8CE13" w14:textId="2B1EB201" w:rsidR="002D6AC5" w:rsidRPr="00972086" w:rsidRDefault="00D90180" w:rsidP="00D90180">
      <w:pPr>
        <w:rPr>
          <w:rFonts w:cs="Arial"/>
          <w:lang w:eastAsia="ar-SA"/>
        </w:rPr>
      </w:pPr>
      <w:r w:rsidRPr="00972086">
        <w:rPr>
          <w:rFonts w:cs="Arial"/>
          <w:lang w:eastAsia="ar-SA"/>
        </w:rPr>
        <w:t>Dokumenti, ki se naložijo v del »</w:t>
      </w:r>
      <w:r w:rsidR="00942D36" w:rsidRPr="00942D36">
        <w:rPr>
          <w:rFonts w:cs="Arial"/>
          <w:lang w:eastAsia="ar-SA"/>
        </w:rPr>
        <w:t>Ostale priloge</w:t>
      </w:r>
      <w:r w:rsidRPr="00972086">
        <w:rPr>
          <w:rFonts w:cs="Arial"/>
          <w:lang w:eastAsia="ar-SA"/>
        </w:rPr>
        <w:t>« so lahko (če se zahteva podpis) podpisani fizično in skenirani kot .</w:t>
      </w:r>
      <w:proofErr w:type="spellStart"/>
      <w:r w:rsidRPr="00972086">
        <w:rPr>
          <w:rFonts w:cs="Arial"/>
          <w:lang w:eastAsia="ar-SA"/>
        </w:rPr>
        <w:t>pdf</w:t>
      </w:r>
      <w:proofErr w:type="spellEnd"/>
      <w:r w:rsidRPr="00972086">
        <w:rPr>
          <w:rFonts w:cs="Arial"/>
          <w:lang w:eastAsia="ar-SA"/>
        </w:rPr>
        <w:t xml:space="preserve"> dokument ali drug format, ki omogoča shranjevanje skeniranega dokumenta (npr. .</w:t>
      </w:r>
      <w:proofErr w:type="spellStart"/>
      <w:r w:rsidRPr="00972086">
        <w:rPr>
          <w:rFonts w:cs="Arial"/>
          <w:lang w:eastAsia="ar-SA"/>
        </w:rPr>
        <w:t>tif</w:t>
      </w:r>
      <w:proofErr w:type="spellEnd"/>
      <w:r w:rsidRPr="00972086">
        <w:rPr>
          <w:rFonts w:cs="Arial"/>
          <w:lang w:eastAsia="ar-SA"/>
        </w:rPr>
        <w:t>, .</w:t>
      </w:r>
      <w:proofErr w:type="spellStart"/>
      <w:r w:rsidRPr="00972086">
        <w:rPr>
          <w:rFonts w:cs="Arial"/>
          <w:lang w:eastAsia="ar-SA"/>
        </w:rPr>
        <w:t>jpg</w:t>
      </w:r>
      <w:proofErr w:type="spellEnd"/>
      <w:r w:rsidRPr="00972086">
        <w:rPr>
          <w:rFonts w:cs="Arial"/>
          <w:lang w:eastAsia="ar-SA"/>
        </w:rPr>
        <w:t>), lahko pa so podpisani elektronsko in naloženi kot .</w:t>
      </w:r>
      <w:proofErr w:type="spellStart"/>
      <w:r w:rsidRPr="00972086">
        <w:rPr>
          <w:rFonts w:cs="Arial"/>
          <w:lang w:eastAsia="ar-SA"/>
        </w:rPr>
        <w:t>pdf</w:t>
      </w:r>
      <w:proofErr w:type="spellEnd"/>
      <w:r w:rsidRPr="00972086">
        <w:rPr>
          <w:rFonts w:cs="Arial"/>
          <w:lang w:eastAsia="ar-SA"/>
        </w:rPr>
        <w:t xml:space="preserve"> dokument.</w:t>
      </w:r>
    </w:p>
    <w:p w14:paraId="1DF72E23" w14:textId="67BEA720" w:rsidR="002678B9" w:rsidRDefault="002678B9" w:rsidP="00D90180">
      <w:pPr>
        <w:rPr>
          <w:rFonts w:cs="Arial"/>
          <w:highlight w:val="yellow"/>
          <w:lang w:eastAsia="ar-SA"/>
        </w:rPr>
      </w:pPr>
    </w:p>
    <w:p w14:paraId="3B369242" w14:textId="378D0E29" w:rsidR="00D90180" w:rsidRPr="00972086" w:rsidRDefault="00D90180" w:rsidP="00D9294E">
      <w:pPr>
        <w:pStyle w:val="Naslov5"/>
        <w:numPr>
          <w:ilvl w:val="3"/>
          <w:numId w:val="10"/>
        </w:numPr>
        <w:tabs>
          <w:tab w:val="left" w:pos="851"/>
        </w:tabs>
        <w:rPr>
          <w:rFonts w:eastAsia="Arial Unicode MS" w:cs="Arial"/>
          <w:szCs w:val="20"/>
          <w:lang w:eastAsia="ar-SA"/>
        </w:rPr>
      </w:pPr>
      <w:bookmarkStart w:id="81" w:name="_Toc80859189"/>
      <w:r w:rsidRPr="00972086">
        <w:rPr>
          <w:rFonts w:eastAsia="Arial Unicode MS" w:cs="Arial"/>
          <w:szCs w:val="20"/>
          <w:lang w:eastAsia="ar-SA"/>
        </w:rPr>
        <w:t>Soglasje podizvajalca za neposredna plačila</w:t>
      </w:r>
      <w:bookmarkEnd w:id="81"/>
    </w:p>
    <w:p w14:paraId="396510B0" w14:textId="77777777" w:rsidR="002678B9" w:rsidRPr="00972086" w:rsidRDefault="002678B9" w:rsidP="002678B9">
      <w:pPr>
        <w:rPr>
          <w:rFonts w:eastAsia="Arial Unicode MS"/>
          <w:lang w:eastAsia="ar-SA"/>
        </w:rPr>
      </w:pPr>
    </w:p>
    <w:p w14:paraId="3795C246" w14:textId="45DD2271" w:rsidR="00D90180" w:rsidRDefault="00D90180" w:rsidP="00D90180">
      <w:pPr>
        <w:rPr>
          <w:rFonts w:cs="Arial"/>
          <w:lang w:eastAsia="ar-SA"/>
        </w:rPr>
      </w:pPr>
      <w:r w:rsidRPr="00972086">
        <w:rPr>
          <w:rFonts w:cs="Arial"/>
          <w:lang w:eastAsia="ar-SA"/>
        </w:rPr>
        <w:t>Neposredna plačila podizvajalcu so obvezna v primeru, ko podizvajalec zahteva neposredno plačilo in je v ponudbi priložena zahteva podizvajalca za neposredno plačilo.</w:t>
      </w:r>
    </w:p>
    <w:p w14:paraId="4F7F3373" w14:textId="5DE599EB" w:rsidR="005D77DF" w:rsidRDefault="005D77DF" w:rsidP="00D90180">
      <w:pPr>
        <w:rPr>
          <w:rFonts w:cs="Arial"/>
          <w:lang w:eastAsia="ar-SA"/>
        </w:rPr>
      </w:pPr>
    </w:p>
    <w:p w14:paraId="074AB82C" w14:textId="56C75220" w:rsidR="00D90180" w:rsidRPr="00D9294E" w:rsidRDefault="00D90180" w:rsidP="00D9294E">
      <w:pPr>
        <w:pStyle w:val="Naslov2"/>
        <w:ind w:left="567" w:hanging="567"/>
      </w:pPr>
      <w:bookmarkStart w:id="82" w:name="_Toc80859190"/>
      <w:bookmarkStart w:id="83" w:name="_Toc114063665"/>
      <w:r w:rsidRPr="00D9294E">
        <w:t>Druga določila za pripravo ponudbe</w:t>
      </w:r>
      <w:bookmarkEnd w:id="82"/>
      <w:bookmarkEnd w:id="83"/>
    </w:p>
    <w:p w14:paraId="37A683FF" w14:textId="77777777" w:rsidR="002678B9" w:rsidRPr="00CC0F68" w:rsidRDefault="002678B9" w:rsidP="002678B9">
      <w:pPr>
        <w:rPr>
          <w:lang w:eastAsia="ar-SA"/>
        </w:rPr>
      </w:pPr>
    </w:p>
    <w:p w14:paraId="58882110" w14:textId="0A229678" w:rsidR="00D90180" w:rsidRPr="00D9294E" w:rsidRDefault="00D90180" w:rsidP="00D9294E">
      <w:pPr>
        <w:pStyle w:val="Naslov3"/>
        <w:ind w:left="357"/>
      </w:pPr>
      <w:bookmarkStart w:id="84" w:name="_Toc336851754"/>
      <w:bookmarkStart w:id="85" w:name="_Toc336851802"/>
      <w:bookmarkStart w:id="86" w:name="_Toc80859191"/>
      <w:bookmarkStart w:id="87" w:name="_Toc114063666"/>
      <w:r w:rsidRPr="00D9294E">
        <w:t>Skupna ponudba</w:t>
      </w:r>
      <w:bookmarkEnd w:id="84"/>
      <w:bookmarkEnd w:id="85"/>
      <w:bookmarkEnd w:id="86"/>
      <w:bookmarkEnd w:id="87"/>
    </w:p>
    <w:p w14:paraId="6BF34259" w14:textId="77777777" w:rsidR="002678B9" w:rsidRPr="00850EFD" w:rsidRDefault="002678B9" w:rsidP="002678B9">
      <w:pPr>
        <w:rPr>
          <w:lang w:eastAsia="ar-SA"/>
        </w:rPr>
      </w:pPr>
    </w:p>
    <w:p w14:paraId="79693BAD" w14:textId="62EDD21A" w:rsidR="00D90180" w:rsidRPr="0042466E" w:rsidRDefault="00D90180" w:rsidP="00D90180">
      <w:pPr>
        <w:rPr>
          <w:rFonts w:cs="Arial"/>
          <w:szCs w:val="20"/>
        </w:rPr>
      </w:pPr>
      <w:bookmarkStart w:id="88" w:name="_Toc5277416"/>
      <w:r w:rsidRPr="0042466E">
        <w:rPr>
          <w:rFonts w:cs="Arial"/>
          <w:szCs w:val="20"/>
        </w:rPr>
        <w:t xml:space="preserve">Vsi ponudniki v skupni ponudbi morajo izpolniti </w:t>
      </w:r>
      <w:r w:rsidR="00270F31" w:rsidRPr="0042466E">
        <w:rPr>
          <w:rFonts w:cs="Arial"/>
          <w:szCs w:val="20"/>
        </w:rPr>
        <w:t>ESPD</w:t>
      </w:r>
      <w:r w:rsidRPr="0042466E">
        <w:rPr>
          <w:rFonts w:cs="Arial"/>
          <w:szCs w:val="20"/>
        </w:rPr>
        <w:t xml:space="preserve"> posamično in v njem navesti vse zahtevane podatke. Ponudnik v sistemu e-JN označi, da gre za skupno ponudb</w:t>
      </w:r>
      <w:r w:rsidR="00703A2D" w:rsidRPr="0042466E">
        <w:rPr>
          <w:rFonts w:cs="Arial"/>
          <w:szCs w:val="20"/>
        </w:rPr>
        <w:t>o</w:t>
      </w:r>
      <w:r w:rsidRPr="0042466E">
        <w:rPr>
          <w:rFonts w:cs="Arial"/>
          <w:szCs w:val="20"/>
        </w:rPr>
        <w:t xml:space="preserve"> ter navede ponudnike v skupni ponudbi.</w:t>
      </w:r>
      <w:r w:rsidR="00513F38" w:rsidRPr="00513F38">
        <w:t xml:space="preserve"> </w:t>
      </w:r>
      <w:r w:rsidR="00513F38" w:rsidRPr="00513F38">
        <w:rPr>
          <w:rFonts w:cs="Arial"/>
          <w:szCs w:val="20"/>
        </w:rPr>
        <w:t>Če skupna ponudba ni podana za vse sklope, naj bo iz obrazca ESPD razvidno, za katere sklope je podana skupna ponudba in kateri skupni ponudniki oddajajo ponudbo za posamezen sklop.</w:t>
      </w:r>
    </w:p>
    <w:p w14:paraId="55234605" w14:textId="61803C5D" w:rsidR="00D90180" w:rsidRDefault="00D90180" w:rsidP="00D90180">
      <w:pPr>
        <w:rPr>
          <w:rFonts w:cs="Arial"/>
          <w:szCs w:val="20"/>
          <w:highlight w:val="yellow"/>
        </w:rPr>
      </w:pPr>
    </w:p>
    <w:p w14:paraId="146DB15A" w14:textId="4363608C" w:rsidR="00EF24A5" w:rsidRPr="0042466E" w:rsidRDefault="00D90180" w:rsidP="00EF24A5">
      <w:pPr>
        <w:rPr>
          <w:rFonts w:cs="Arial"/>
          <w:i/>
        </w:rPr>
      </w:pPr>
      <w:r w:rsidRPr="009126EA">
        <w:rPr>
          <w:rFonts w:cs="Arial"/>
          <w:szCs w:val="20"/>
        </w:rPr>
        <w:t xml:space="preserve">V primeru, da skupina ponudnikov predloži skupno ponudbo, mora vsak ponudnik izpolnjevati vse pogoje </w:t>
      </w:r>
      <w:r w:rsidRPr="000053FB">
        <w:rPr>
          <w:rFonts w:cs="Arial"/>
          <w:szCs w:val="20"/>
        </w:rPr>
        <w:t>določene v točki 9.</w:t>
      </w:r>
      <w:r w:rsidR="00EB5FAA" w:rsidRPr="000053FB">
        <w:rPr>
          <w:rFonts w:cs="Arial"/>
          <w:szCs w:val="20"/>
        </w:rPr>
        <w:t>1</w:t>
      </w:r>
      <w:r w:rsidRPr="000053FB">
        <w:rPr>
          <w:rFonts w:cs="Arial"/>
          <w:szCs w:val="20"/>
        </w:rPr>
        <w:t xml:space="preserve"> teh navodil.</w:t>
      </w:r>
      <w:r w:rsidR="00EF24A5" w:rsidRPr="000053FB">
        <w:rPr>
          <w:rFonts w:cs="Arial"/>
          <w:szCs w:val="20"/>
        </w:rPr>
        <w:t xml:space="preserve"> </w:t>
      </w:r>
    </w:p>
    <w:p w14:paraId="1365B01A" w14:textId="77777777" w:rsidR="00D90180" w:rsidRPr="0042466E" w:rsidRDefault="00D90180" w:rsidP="00D90180">
      <w:pPr>
        <w:rPr>
          <w:rFonts w:cs="Arial"/>
          <w:szCs w:val="20"/>
        </w:rPr>
      </w:pPr>
    </w:p>
    <w:p w14:paraId="3F217E22" w14:textId="02C27B0D" w:rsidR="00D90180" w:rsidRDefault="00D90180" w:rsidP="00D90180">
      <w:pPr>
        <w:rPr>
          <w:rFonts w:cs="Arial"/>
          <w:szCs w:val="20"/>
        </w:rPr>
      </w:pPr>
      <w:r w:rsidRPr="0042466E">
        <w:rPr>
          <w:rFonts w:cs="Arial"/>
          <w:szCs w:val="20"/>
        </w:rPr>
        <w:lastRenderedPageBreak/>
        <w:t xml:space="preserve">V primeru, da skupina ponudnikov predloži skupno ponudbo, bo naročnik iz postopka javnega naročanja izločil skupno ponudbo, če se izkaže, da je katerikoli izmed ponudnikov </w:t>
      </w:r>
      <w:r w:rsidR="00C67DB3" w:rsidRPr="0042466E">
        <w:rPr>
          <w:rFonts w:cs="Arial"/>
          <w:szCs w:val="20"/>
        </w:rPr>
        <w:t xml:space="preserve">v skupini </w:t>
      </w:r>
      <w:r w:rsidRPr="0042466E">
        <w:rPr>
          <w:rFonts w:cs="Arial"/>
          <w:szCs w:val="20"/>
        </w:rPr>
        <w:t>pred ali med postopkom javnega naročanja glede na storjena ali neizvedena dejanja v enem izmed položajev iz točke 9.</w:t>
      </w:r>
      <w:r w:rsidR="00EB5FAA" w:rsidRPr="0042466E">
        <w:rPr>
          <w:rFonts w:cs="Arial"/>
          <w:szCs w:val="20"/>
        </w:rPr>
        <w:t>1</w:t>
      </w:r>
      <w:r w:rsidRPr="0042466E">
        <w:rPr>
          <w:rFonts w:cs="Arial"/>
          <w:szCs w:val="20"/>
        </w:rPr>
        <w:t xml:space="preserve"> teh navodil. Če bo katerikoli izmed ponudnikov </w:t>
      </w:r>
      <w:r w:rsidR="00DA4500">
        <w:rPr>
          <w:rFonts w:cs="Arial"/>
          <w:szCs w:val="20"/>
        </w:rPr>
        <w:t xml:space="preserve">v skupini </w:t>
      </w:r>
      <w:r w:rsidRPr="0042466E">
        <w:rPr>
          <w:rFonts w:cs="Arial"/>
          <w:szCs w:val="20"/>
        </w:rPr>
        <w:t>v položaju iz točke 9.</w:t>
      </w:r>
      <w:r w:rsidR="00EB5FAA" w:rsidRPr="0042466E">
        <w:rPr>
          <w:rFonts w:cs="Arial"/>
          <w:szCs w:val="20"/>
        </w:rPr>
        <w:t>1</w:t>
      </w:r>
      <w:r w:rsidRPr="0042466E">
        <w:rPr>
          <w:rFonts w:cs="Arial"/>
          <w:szCs w:val="20"/>
        </w:rPr>
        <w:t xml:space="preserve"> teh navodil, bo naročnik ravnal v skladu z devetim, desetim in enajstim odstavkom 75. člena</w:t>
      </w:r>
      <w:r w:rsidRPr="00EF24A5">
        <w:rPr>
          <w:rFonts w:cs="Arial"/>
          <w:szCs w:val="20"/>
        </w:rPr>
        <w:t xml:space="preserve"> ZJN-3.</w:t>
      </w:r>
    </w:p>
    <w:p w14:paraId="79F761A2" w14:textId="226981BC" w:rsidR="0057362F" w:rsidRDefault="0057362F" w:rsidP="00D90180">
      <w:pPr>
        <w:rPr>
          <w:rFonts w:cs="Arial"/>
          <w:szCs w:val="20"/>
        </w:rPr>
      </w:pPr>
    </w:p>
    <w:p w14:paraId="44A2D9D8" w14:textId="28C5EE71" w:rsidR="0057362F" w:rsidRDefault="0057362F" w:rsidP="00D90180">
      <w:pPr>
        <w:rPr>
          <w:rFonts w:cs="Arial"/>
          <w:szCs w:val="20"/>
        </w:rPr>
      </w:pPr>
      <w:r w:rsidRPr="0057362F">
        <w:rPr>
          <w:rFonts w:cs="Arial"/>
          <w:szCs w:val="20"/>
        </w:rPr>
        <w:t>Pogoj pod točko 9.2 (ustreznost za opravljanje poklicne dejavnosti) teh navodil mora izpolnjevati vsak ponudnik v skupni ponudbi, v kolikor bo opravlja storitve statične presoje. Dokazila, ki se nanašajo na dokazovanje te zahteve, predloži vsak posamezni ponudnik v skupni ponudbi, ki bo v tem naročilu izvajal predmetne storitve.</w:t>
      </w:r>
    </w:p>
    <w:p w14:paraId="751A7D78" w14:textId="77777777" w:rsidR="00513F38" w:rsidRDefault="00513F38" w:rsidP="00D90180">
      <w:pPr>
        <w:rPr>
          <w:rFonts w:cs="Arial"/>
          <w:szCs w:val="20"/>
        </w:rPr>
      </w:pPr>
    </w:p>
    <w:p w14:paraId="0998CC32" w14:textId="4328171E" w:rsidR="00513F38" w:rsidRDefault="00513F38" w:rsidP="00D90180">
      <w:pPr>
        <w:rPr>
          <w:rFonts w:cs="Arial"/>
          <w:szCs w:val="20"/>
        </w:rPr>
      </w:pPr>
      <w:r w:rsidRPr="00513F38">
        <w:rPr>
          <w:rFonts w:cs="Arial"/>
          <w:szCs w:val="20"/>
        </w:rPr>
        <w:t>Pogoj iz točke 9.3 teh navodil lahko ponudniki izpolnjujejo kumulativno. Dokumente, ki se nanašajo na dokazovanje teh pogojev, poda katerikoli ponudnik v skupni ponudbi.</w:t>
      </w:r>
    </w:p>
    <w:p w14:paraId="02F0AA08" w14:textId="794558E9" w:rsidR="00D90180" w:rsidRDefault="00D90180" w:rsidP="00D90180">
      <w:pPr>
        <w:rPr>
          <w:rFonts w:cs="Arial"/>
          <w:szCs w:val="20"/>
          <w:highlight w:val="yellow"/>
        </w:rPr>
      </w:pPr>
    </w:p>
    <w:p w14:paraId="7470EBE9" w14:textId="536451A4" w:rsidR="001B5B75" w:rsidRDefault="001B5B75" w:rsidP="00D90180">
      <w:pPr>
        <w:rPr>
          <w:rFonts w:cs="Arial"/>
          <w:szCs w:val="20"/>
          <w:highlight w:val="yellow"/>
        </w:rPr>
      </w:pPr>
      <w:r w:rsidRPr="001B5B75">
        <w:rPr>
          <w:rFonts w:cs="Arial"/>
          <w:szCs w:val="20"/>
        </w:rPr>
        <w:t xml:space="preserve">Finančno zavarovanje lahko predloži samo eden izmed ponudnikov, ki nastopajo v skupni ponudbi, lahko ga predloži več ponudnikov, v vsakem primeru pa morajo biti izpolnjene vse zahteve (višina, veljavnost,…), določene v dokumentaciji </w:t>
      </w:r>
      <w:r>
        <w:rPr>
          <w:rFonts w:cs="Arial"/>
          <w:szCs w:val="20"/>
        </w:rPr>
        <w:t>v zvezi z oddajo javnega naročila</w:t>
      </w:r>
      <w:r w:rsidRPr="001B5B75">
        <w:rPr>
          <w:rFonts w:cs="Arial"/>
          <w:szCs w:val="20"/>
        </w:rPr>
        <w:t>.</w:t>
      </w:r>
    </w:p>
    <w:p w14:paraId="361FEB19" w14:textId="77777777" w:rsidR="001B5B75" w:rsidRPr="00496356" w:rsidRDefault="001B5B75" w:rsidP="00D90180">
      <w:pPr>
        <w:rPr>
          <w:rFonts w:cs="Arial"/>
          <w:szCs w:val="20"/>
          <w:highlight w:val="yellow"/>
        </w:rPr>
      </w:pPr>
    </w:p>
    <w:p w14:paraId="21D2FD3D" w14:textId="6E45387B" w:rsidR="00D90180" w:rsidRPr="00EF24A5" w:rsidRDefault="00D90180" w:rsidP="00D90180">
      <w:pPr>
        <w:rPr>
          <w:rFonts w:cs="Arial"/>
          <w:szCs w:val="20"/>
        </w:rPr>
      </w:pPr>
      <w:r w:rsidRPr="00EF24A5">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F24A5">
        <w:rPr>
          <w:rFonts w:cs="Arial"/>
          <w:color w:val="0000FF"/>
          <w:szCs w:val="20"/>
        </w:rPr>
        <w:t xml:space="preserve">. </w:t>
      </w:r>
      <w:r w:rsidRPr="00EF24A5">
        <w:rPr>
          <w:rFonts w:cs="Arial"/>
          <w:szCs w:val="20"/>
        </w:rPr>
        <w:t>Ne glede na to pa ponudniki odgovarjajo naročniku solidarno.</w:t>
      </w:r>
    </w:p>
    <w:p w14:paraId="7094B31A" w14:textId="77777777" w:rsidR="002678B9" w:rsidRPr="00C67DB3" w:rsidRDefault="002678B9" w:rsidP="00D90180">
      <w:pPr>
        <w:rPr>
          <w:rFonts w:cs="Arial"/>
          <w:szCs w:val="20"/>
        </w:rPr>
      </w:pPr>
    </w:p>
    <w:p w14:paraId="3649DD42" w14:textId="1764A3B4" w:rsidR="00D90180" w:rsidRPr="00D9294E" w:rsidRDefault="00D90180" w:rsidP="00D9294E">
      <w:pPr>
        <w:pStyle w:val="Naslov3"/>
        <w:ind w:left="357"/>
      </w:pPr>
      <w:bookmarkStart w:id="89" w:name="_Toc80859192"/>
      <w:bookmarkStart w:id="90" w:name="_Toc114063667"/>
      <w:r w:rsidRPr="00D9294E">
        <w:t>Ponudba s podizvajalci</w:t>
      </w:r>
      <w:bookmarkEnd w:id="88"/>
      <w:bookmarkEnd w:id="89"/>
      <w:bookmarkEnd w:id="90"/>
    </w:p>
    <w:p w14:paraId="0AE8F16F" w14:textId="77777777" w:rsidR="002678B9" w:rsidRPr="00C67DB3" w:rsidRDefault="002678B9" w:rsidP="002678B9"/>
    <w:p w14:paraId="1D73DEE6" w14:textId="77777777" w:rsidR="0042466E" w:rsidRDefault="00D90180" w:rsidP="00D90180">
      <w:pPr>
        <w:rPr>
          <w:rFonts w:cs="Arial"/>
          <w:szCs w:val="20"/>
        </w:rPr>
      </w:pPr>
      <w:r w:rsidRPr="0060289E">
        <w:rPr>
          <w:rFonts w:cs="Arial"/>
          <w:szCs w:val="20"/>
        </w:rPr>
        <w:t xml:space="preserve">V primeru, da bo ponudnik pri izvedbi naročila sodeloval s podizvajalci, mora v ponudbi navesti vse podizvajalce ter vsak del javnega naročila, ki ga namerava oddati v </w:t>
      </w:r>
      <w:proofErr w:type="spellStart"/>
      <w:r w:rsidRPr="0060289E">
        <w:rPr>
          <w:rFonts w:cs="Arial"/>
          <w:szCs w:val="20"/>
        </w:rPr>
        <w:t>podizvajanje</w:t>
      </w:r>
      <w:proofErr w:type="spellEnd"/>
      <w:r w:rsidRPr="0060289E">
        <w:rPr>
          <w:rFonts w:cs="Arial"/>
          <w:szCs w:val="20"/>
        </w:rPr>
        <w:t xml:space="preserve">. Če ponudnik nastopa v ponudbi z več kot enim podizvajalcem, mora napisati delež </w:t>
      </w:r>
      <w:proofErr w:type="spellStart"/>
      <w:r w:rsidRPr="0060289E">
        <w:rPr>
          <w:rFonts w:cs="Arial"/>
          <w:szCs w:val="20"/>
        </w:rPr>
        <w:t>podizvajanja</w:t>
      </w:r>
      <w:proofErr w:type="spellEnd"/>
      <w:r w:rsidRPr="0060289E">
        <w:rPr>
          <w:rFonts w:cs="Arial"/>
          <w:szCs w:val="20"/>
        </w:rPr>
        <w:t xml:space="preserve"> za vsakega prijavljenega podizvajalca posebej.</w:t>
      </w:r>
      <w:r w:rsidR="0060289E" w:rsidRPr="0060289E">
        <w:rPr>
          <w:rFonts w:cs="Arial"/>
          <w:szCs w:val="20"/>
        </w:rPr>
        <w:t xml:space="preserve"> </w:t>
      </w:r>
    </w:p>
    <w:p w14:paraId="4D17FC09" w14:textId="77777777" w:rsidR="0042466E" w:rsidRDefault="0042466E" w:rsidP="00D90180">
      <w:pPr>
        <w:rPr>
          <w:rFonts w:cs="Arial"/>
          <w:szCs w:val="20"/>
        </w:rPr>
      </w:pPr>
    </w:p>
    <w:p w14:paraId="5A56043D" w14:textId="0F95C3D6" w:rsidR="00D90180" w:rsidRPr="0060289E" w:rsidRDefault="00D90180" w:rsidP="00D90180">
      <w:pPr>
        <w:rPr>
          <w:rFonts w:cs="Arial"/>
          <w:szCs w:val="20"/>
        </w:rPr>
      </w:pPr>
      <w:r w:rsidRPr="00427AE0">
        <w:rPr>
          <w:rFonts w:cs="Arial"/>
          <w:szCs w:val="20"/>
        </w:rPr>
        <w:t>Ponudnik v sistem e-JN označi, da gre za ponudbo s podizvajalci in navede vse sodelujoče gospodarske subjekte.</w:t>
      </w:r>
    </w:p>
    <w:p w14:paraId="30ED87BB" w14:textId="5B64E607" w:rsidR="00D90180" w:rsidRDefault="00D90180" w:rsidP="00D90180">
      <w:pPr>
        <w:rPr>
          <w:rFonts w:cs="Arial"/>
          <w:szCs w:val="20"/>
        </w:rPr>
      </w:pPr>
    </w:p>
    <w:p w14:paraId="48D97535" w14:textId="3F822587" w:rsidR="00513F38" w:rsidRDefault="00513F38" w:rsidP="00D90180">
      <w:pPr>
        <w:rPr>
          <w:rFonts w:cs="Arial"/>
          <w:szCs w:val="20"/>
        </w:rPr>
      </w:pPr>
      <w:r w:rsidRPr="00513F38">
        <w:rPr>
          <w:rFonts w:cs="Arial"/>
          <w:szCs w:val="20"/>
        </w:rPr>
        <w:t xml:space="preserve">V kolikor ponudnik podizvajalca ne prijavlja na vse sklope, naj bo iz obrazca </w:t>
      </w:r>
      <w:r>
        <w:rPr>
          <w:rFonts w:cs="Arial"/>
          <w:szCs w:val="20"/>
        </w:rPr>
        <w:t xml:space="preserve">ESPD </w:t>
      </w:r>
      <w:r w:rsidRPr="00513F38">
        <w:rPr>
          <w:rFonts w:cs="Arial"/>
          <w:szCs w:val="20"/>
        </w:rPr>
        <w:t>ali iz ponudbe za posameznega podizvajalca razvidno, za katere sklope je prijavljen posamezen podizvajalec.</w:t>
      </w:r>
    </w:p>
    <w:p w14:paraId="7EB1E019" w14:textId="77777777" w:rsidR="00513F38" w:rsidRPr="0060289E" w:rsidRDefault="00513F38" w:rsidP="00D90180">
      <w:pPr>
        <w:rPr>
          <w:rFonts w:cs="Arial"/>
          <w:szCs w:val="20"/>
        </w:rPr>
      </w:pPr>
    </w:p>
    <w:p w14:paraId="237CD62B" w14:textId="32F43418" w:rsidR="00D90180" w:rsidRPr="0042466E" w:rsidRDefault="00D90180" w:rsidP="00D90180">
      <w:pPr>
        <w:rPr>
          <w:rFonts w:cs="Arial"/>
          <w:szCs w:val="20"/>
        </w:rPr>
      </w:pPr>
      <w:r w:rsidRPr="0060289E">
        <w:rPr>
          <w:rFonts w:cs="Arial"/>
          <w:szCs w:val="20"/>
        </w:rPr>
        <w:t>Ponudnik mora v ponudbi predložiti</w:t>
      </w:r>
      <w:r w:rsidR="0060289E" w:rsidRPr="0060289E">
        <w:t xml:space="preserve"> </w:t>
      </w:r>
      <w:r w:rsidR="0060289E" w:rsidRPr="0060289E">
        <w:rPr>
          <w:rFonts w:cs="Arial"/>
          <w:szCs w:val="20"/>
        </w:rPr>
        <w:t>s strani vsakega sodelujočega podizvajalca</w:t>
      </w:r>
      <w:r w:rsidRPr="0060289E">
        <w:rPr>
          <w:rFonts w:cs="Arial"/>
          <w:szCs w:val="20"/>
        </w:rPr>
        <w:t xml:space="preserve"> izpolnjen</w:t>
      </w:r>
      <w:r w:rsidR="0060289E" w:rsidRPr="0060289E">
        <w:rPr>
          <w:rFonts w:cs="Arial"/>
          <w:szCs w:val="20"/>
        </w:rPr>
        <w:t xml:space="preserve"> ESPD. Če </w:t>
      </w:r>
      <w:r w:rsidRPr="0060289E">
        <w:rPr>
          <w:rFonts w:cs="Arial"/>
          <w:szCs w:val="20"/>
        </w:rPr>
        <w:t xml:space="preserve">bodo pri podizvajalcu obstajali razlogi za izključitev iz </w:t>
      </w:r>
      <w:r w:rsidRPr="0042466E">
        <w:rPr>
          <w:rFonts w:cs="Arial"/>
          <w:szCs w:val="20"/>
        </w:rPr>
        <w:t>točke 9.</w:t>
      </w:r>
      <w:r w:rsidR="00162D23" w:rsidRPr="0042466E">
        <w:rPr>
          <w:rFonts w:cs="Arial"/>
          <w:szCs w:val="20"/>
        </w:rPr>
        <w:t>1</w:t>
      </w:r>
      <w:r w:rsidRPr="0042466E">
        <w:rPr>
          <w:rFonts w:cs="Arial"/>
          <w:szCs w:val="20"/>
        </w:rPr>
        <w:t xml:space="preserve"> teh navodil, bo naročnik podizvajalca zavrnil.</w:t>
      </w:r>
    </w:p>
    <w:p w14:paraId="72ADC76E" w14:textId="0FC8BD33" w:rsidR="00A1593C" w:rsidRPr="0042466E" w:rsidRDefault="00A1593C" w:rsidP="00D90180">
      <w:pPr>
        <w:rPr>
          <w:rFonts w:cs="Arial"/>
          <w:szCs w:val="20"/>
        </w:rPr>
      </w:pPr>
    </w:p>
    <w:p w14:paraId="187F1FE5" w14:textId="793B5DAE" w:rsidR="004B3645" w:rsidRPr="004B3645" w:rsidRDefault="004B3645" w:rsidP="004B3645">
      <w:pPr>
        <w:rPr>
          <w:rFonts w:cs="Arial"/>
          <w:szCs w:val="20"/>
        </w:rPr>
      </w:pPr>
      <w:r w:rsidRPr="004B3645">
        <w:rPr>
          <w:rFonts w:cs="Arial"/>
          <w:szCs w:val="20"/>
        </w:rPr>
        <w:t>Podizvajalec mora izpolnjevati pogoj iz točke 9.1.2 le v kolikor bo izvajal storitve</w:t>
      </w:r>
      <w:r w:rsidR="0021140A">
        <w:rPr>
          <w:rFonts w:cs="Arial"/>
          <w:szCs w:val="20"/>
        </w:rPr>
        <w:t xml:space="preserve"> statičn</w:t>
      </w:r>
      <w:r w:rsidR="00800DF3">
        <w:rPr>
          <w:rFonts w:cs="Arial"/>
          <w:szCs w:val="20"/>
        </w:rPr>
        <w:t>e</w:t>
      </w:r>
      <w:r w:rsidR="0021140A">
        <w:rPr>
          <w:rFonts w:cs="Arial"/>
          <w:szCs w:val="20"/>
        </w:rPr>
        <w:t xml:space="preserve"> presoja v posameznem sklopu</w:t>
      </w:r>
      <w:r w:rsidRPr="004B3645">
        <w:rPr>
          <w:rFonts w:cs="Arial"/>
          <w:szCs w:val="20"/>
        </w:rPr>
        <w:t>, navedeno v predračunu, ne glede na % (odstotek) izvedenih storitev.</w:t>
      </w:r>
    </w:p>
    <w:p w14:paraId="0731032C" w14:textId="77777777" w:rsidR="00D90180" w:rsidRPr="00706CBD" w:rsidRDefault="00D90180" w:rsidP="00D90180">
      <w:pPr>
        <w:rPr>
          <w:rFonts w:cs="Arial"/>
          <w:szCs w:val="20"/>
        </w:rPr>
      </w:pPr>
    </w:p>
    <w:p w14:paraId="7E535066" w14:textId="77777777" w:rsidR="00D90180" w:rsidRPr="00706CBD" w:rsidRDefault="00D90180" w:rsidP="00D90180">
      <w:pPr>
        <w:rPr>
          <w:rFonts w:cs="Arial"/>
          <w:szCs w:val="20"/>
        </w:rPr>
      </w:pPr>
      <w:r w:rsidRPr="00706CBD">
        <w:rPr>
          <w:rFonts w:cs="Arial"/>
          <w:szCs w:val="20"/>
        </w:rPr>
        <w:t>Ponudnik mora za posameznega podizvajalca priložiti enaka dokazila za izpolnjevanje pogojev, določenih v prejšnjem stavku, kot jih mora priložiti zase.</w:t>
      </w:r>
    </w:p>
    <w:p w14:paraId="5D4059B5" w14:textId="77777777" w:rsidR="00D90180" w:rsidRPr="00706CBD" w:rsidRDefault="00D90180" w:rsidP="00D90180">
      <w:pPr>
        <w:rPr>
          <w:rFonts w:cs="Arial"/>
          <w:szCs w:val="20"/>
        </w:rPr>
      </w:pPr>
    </w:p>
    <w:p w14:paraId="08BE49F3" w14:textId="363DE8F3" w:rsidR="00D90180" w:rsidRPr="0060289E" w:rsidRDefault="00D90180" w:rsidP="00D90180">
      <w:pPr>
        <w:rPr>
          <w:rFonts w:cs="Arial"/>
          <w:szCs w:val="20"/>
        </w:rPr>
      </w:pPr>
      <w:r w:rsidRPr="0060289E">
        <w:rPr>
          <w:rFonts w:cs="Arial"/>
          <w:szCs w:val="20"/>
        </w:rPr>
        <w:t xml:space="preserve">Neposredna plačila podizvajalcem na način, določen </w:t>
      </w:r>
      <w:r w:rsidR="0060289E" w:rsidRPr="0060289E">
        <w:rPr>
          <w:rFonts w:cs="Arial"/>
          <w:szCs w:val="20"/>
        </w:rPr>
        <w:t xml:space="preserve">v </w:t>
      </w:r>
      <w:r w:rsidRPr="0060289E">
        <w:rPr>
          <w:rFonts w:cs="Arial"/>
          <w:szCs w:val="20"/>
        </w:rPr>
        <w:t>pet</w:t>
      </w:r>
      <w:r w:rsidR="0060289E" w:rsidRPr="0060289E">
        <w:rPr>
          <w:rFonts w:cs="Arial"/>
          <w:szCs w:val="20"/>
        </w:rPr>
        <w:t xml:space="preserve">em </w:t>
      </w:r>
      <w:r w:rsidRPr="0060289E">
        <w:rPr>
          <w:rFonts w:cs="Arial"/>
          <w:szCs w:val="20"/>
        </w:rPr>
        <w:t>odstavk</w:t>
      </w:r>
      <w:r w:rsidR="0060289E" w:rsidRPr="0060289E">
        <w:rPr>
          <w:rFonts w:cs="Arial"/>
          <w:szCs w:val="20"/>
        </w:rPr>
        <w:t>u</w:t>
      </w:r>
      <w:r w:rsidRPr="0060289E">
        <w:rPr>
          <w:rFonts w:cs="Arial"/>
          <w:szCs w:val="20"/>
        </w:rPr>
        <w:t xml:space="preserve"> 94. člena</w:t>
      </w:r>
      <w:r w:rsidR="0060289E" w:rsidRPr="0060289E">
        <w:rPr>
          <w:rFonts w:cs="Arial"/>
          <w:szCs w:val="20"/>
        </w:rPr>
        <w:t xml:space="preserve"> ZJN-3</w:t>
      </w:r>
      <w:r w:rsidRPr="0060289E">
        <w:rPr>
          <w:rFonts w:cs="Arial"/>
          <w:szCs w:val="20"/>
        </w:rPr>
        <w:t>, so obvezna le v primeru, če podizvajalec v skladu in na način, določen v drugem in tretjem odstavku tega člena, zahteva neposredno plačilo, v nasprotnem primeru se upošteva šesti odstavek tega člena.</w:t>
      </w:r>
    </w:p>
    <w:p w14:paraId="0727B6EA" w14:textId="77777777" w:rsidR="00D90180" w:rsidRPr="0060289E" w:rsidRDefault="00D90180" w:rsidP="00D90180">
      <w:pPr>
        <w:rPr>
          <w:rFonts w:cs="Arial"/>
          <w:szCs w:val="20"/>
        </w:rPr>
      </w:pPr>
    </w:p>
    <w:p w14:paraId="19A0D500" w14:textId="338F56CC" w:rsidR="00D90180" w:rsidRPr="0060289E" w:rsidRDefault="00D90180" w:rsidP="00D90180">
      <w:pPr>
        <w:rPr>
          <w:rFonts w:cs="Arial"/>
          <w:szCs w:val="20"/>
        </w:rPr>
      </w:pPr>
      <w:r w:rsidRPr="0060289E">
        <w:rPr>
          <w:rFonts w:cs="Arial"/>
          <w:szCs w:val="20"/>
        </w:rPr>
        <w:t>Izbrani ponudnik v razmerju do naročnika v celoti odgovarja za izvedbo naročila.</w:t>
      </w:r>
    </w:p>
    <w:p w14:paraId="45B784E2" w14:textId="77777777" w:rsidR="002678B9" w:rsidRPr="00F62246" w:rsidRDefault="002678B9" w:rsidP="00D90180">
      <w:pPr>
        <w:rPr>
          <w:rFonts w:cs="Arial"/>
          <w:szCs w:val="20"/>
        </w:rPr>
      </w:pPr>
    </w:p>
    <w:p w14:paraId="4A1817FF" w14:textId="2C71A3DA" w:rsidR="00D90180" w:rsidRPr="00D9294E" w:rsidRDefault="00D90180" w:rsidP="00D9294E">
      <w:pPr>
        <w:pStyle w:val="Naslov3"/>
        <w:ind w:left="357"/>
      </w:pPr>
      <w:bookmarkStart w:id="91" w:name="_Toc5277417"/>
      <w:bookmarkStart w:id="92" w:name="_Toc76985848"/>
      <w:bookmarkStart w:id="93" w:name="_Toc80859193"/>
      <w:bookmarkStart w:id="94" w:name="_Toc114063668"/>
      <w:r w:rsidRPr="00D9294E">
        <w:t>Uporaba zmogljivosti drugih subjektov</w:t>
      </w:r>
      <w:bookmarkEnd w:id="91"/>
      <w:bookmarkEnd w:id="92"/>
      <w:bookmarkEnd w:id="93"/>
      <w:bookmarkEnd w:id="94"/>
    </w:p>
    <w:p w14:paraId="1EA79C31" w14:textId="77777777" w:rsidR="002678B9" w:rsidRPr="00F62246" w:rsidRDefault="002678B9" w:rsidP="002678B9"/>
    <w:p w14:paraId="195D77EB" w14:textId="3B03424E" w:rsidR="00D90180" w:rsidRPr="000053FB" w:rsidRDefault="00D90180" w:rsidP="00D90180">
      <w:pPr>
        <w:rPr>
          <w:rFonts w:cs="Arial"/>
          <w:szCs w:val="20"/>
        </w:rPr>
      </w:pPr>
      <w:r w:rsidRPr="004C57D9">
        <w:rPr>
          <w:rFonts w:cs="Arial"/>
          <w:szCs w:val="20"/>
        </w:rPr>
        <w:t xml:space="preserve">Ponudnik lahko glede </w:t>
      </w:r>
      <w:r w:rsidR="004C57D9" w:rsidRPr="004C57D9">
        <w:rPr>
          <w:rFonts w:cs="Arial"/>
          <w:szCs w:val="20"/>
        </w:rPr>
        <w:t>tehnične</w:t>
      </w:r>
      <w:r w:rsidRPr="004C57D9">
        <w:rPr>
          <w:rFonts w:cs="Arial"/>
          <w:szCs w:val="20"/>
        </w:rPr>
        <w:t xml:space="preserve"> sposobnosti iz točke 9.3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31CE2386" w14:textId="77777777" w:rsidR="00D90180" w:rsidRPr="000053FB" w:rsidRDefault="00D90180" w:rsidP="00D90180">
      <w:pPr>
        <w:rPr>
          <w:rFonts w:cs="Arial"/>
        </w:rPr>
      </w:pPr>
      <w:bookmarkStart w:id="95" w:name="_Hlk536604029"/>
    </w:p>
    <w:bookmarkEnd w:id="95"/>
    <w:p w14:paraId="4C35AB83" w14:textId="5656E9F6" w:rsidR="00D90180" w:rsidRPr="000053FB" w:rsidRDefault="00D90180" w:rsidP="00D90180">
      <w:pPr>
        <w:autoSpaceDE w:val="0"/>
        <w:autoSpaceDN w:val="0"/>
        <w:adjustRightInd w:val="0"/>
        <w:rPr>
          <w:rFonts w:cs="Arial"/>
          <w:szCs w:val="20"/>
          <w:lang w:eastAsia="ja-JP"/>
        </w:rPr>
      </w:pPr>
      <w:r w:rsidRPr="000053FB">
        <w:rPr>
          <w:rFonts w:cs="Arial"/>
          <w:szCs w:val="20"/>
        </w:rPr>
        <w:lastRenderedPageBreak/>
        <w:t>Gospodarski subjekt, katerega zmogljivost se uporabi, lahko namesto ponudnika izpolnjuje tehnični pogoj iz točke 9.</w:t>
      </w:r>
      <w:r w:rsidR="004C57D9">
        <w:rPr>
          <w:rFonts w:cs="Arial"/>
          <w:szCs w:val="20"/>
        </w:rPr>
        <w:t>3</w:t>
      </w:r>
      <w:r w:rsidRPr="000053FB">
        <w:rPr>
          <w:rFonts w:cs="Arial"/>
          <w:szCs w:val="20"/>
        </w:rPr>
        <w:t xml:space="preserve"> teh navodil le, če bo v ponudbi nastopal kot izvajalec </w:t>
      </w:r>
      <w:r w:rsidR="008D4904" w:rsidRPr="000053FB">
        <w:rPr>
          <w:rFonts w:cs="Arial"/>
          <w:szCs w:val="20"/>
        </w:rPr>
        <w:t>predmetnega naročila</w:t>
      </w:r>
      <w:r w:rsidRPr="000053FB">
        <w:rPr>
          <w:rFonts w:cs="Arial"/>
          <w:szCs w:val="20"/>
        </w:rPr>
        <w:t xml:space="preserve"> </w:t>
      </w:r>
      <w:r w:rsidR="000053FB" w:rsidRPr="000053FB">
        <w:rPr>
          <w:rFonts w:cs="Arial"/>
          <w:szCs w:val="20"/>
        </w:rPr>
        <w:t>75 </w:t>
      </w:r>
      <w:r w:rsidRPr="000053FB">
        <w:rPr>
          <w:rFonts w:cs="Arial"/>
          <w:szCs w:val="20"/>
        </w:rPr>
        <w:t xml:space="preserve">% ali več, </w:t>
      </w:r>
      <w:r w:rsidRPr="000053FB">
        <w:rPr>
          <w:rFonts w:cs="Arial"/>
          <w:szCs w:val="20"/>
          <w:lang w:eastAsia="ja-JP"/>
        </w:rPr>
        <w:t xml:space="preserve">iz ESPD oziroma ponudbene dokumentacije pa mora biti razvidno, da bo slednji nastopal kot izvajalec </w:t>
      </w:r>
      <w:r w:rsidR="008D4904" w:rsidRPr="000053FB">
        <w:rPr>
          <w:rFonts w:cs="Arial"/>
          <w:szCs w:val="20"/>
          <w:lang w:eastAsia="ja-JP"/>
        </w:rPr>
        <w:t>storitev, ki so predmet tega javnega naročila</w:t>
      </w:r>
      <w:r w:rsidRPr="000053FB">
        <w:rPr>
          <w:rFonts w:cs="Arial"/>
          <w:szCs w:val="20"/>
          <w:lang w:eastAsia="ja-JP"/>
        </w:rPr>
        <w:t>.</w:t>
      </w:r>
    </w:p>
    <w:p w14:paraId="6D016F6B" w14:textId="77777777" w:rsidR="0039207F" w:rsidRPr="000053FB" w:rsidRDefault="0039207F" w:rsidP="00462A34">
      <w:pPr>
        <w:autoSpaceDE w:val="0"/>
        <w:autoSpaceDN w:val="0"/>
        <w:adjustRightInd w:val="0"/>
        <w:rPr>
          <w:rFonts w:cs="Arial"/>
          <w:szCs w:val="20"/>
          <w:lang w:eastAsia="sl-SI"/>
        </w:rPr>
      </w:pPr>
    </w:p>
    <w:p w14:paraId="07866139" w14:textId="78364DE9" w:rsidR="00681227" w:rsidRDefault="00884A26" w:rsidP="00D90180">
      <w:pPr>
        <w:rPr>
          <w:rFonts w:cs="Arial"/>
          <w:szCs w:val="20"/>
        </w:rPr>
      </w:pPr>
      <w:r w:rsidRPr="000053FB">
        <w:rPr>
          <w:rFonts w:cs="Arial"/>
          <w:szCs w:val="20"/>
        </w:rPr>
        <w:t>Če želi ponudnik uporabiti zmogljivosti drugih subjektov, mora v ponudbi dokazati, da bo imel na voljo sredstva,</w:t>
      </w:r>
      <w:r w:rsidRPr="00884A26">
        <w:rPr>
          <w:rFonts w:cs="Arial"/>
          <w:szCs w:val="20"/>
        </w:rPr>
        <w:t xml:space="preserve">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884A26">
        <w:rPr>
          <w:rFonts w:cs="Arial"/>
          <w:szCs w:val="20"/>
        </w:rPr>
        <w:t>podjemna</w:t>
      </w:r>
      <w:proofErr w:type="spellEnd"/>
      <w:r w:rsidRPr="00884A26">
        <w:rPr>
          <w:rFonts w:cs="Arial"/>
          <w:szCs w:val="20"/>
        </w:rPr>
        <w:t xml:space="preserve"> pogodba, in podobno.</w:t>
      </w:r>
    </w:p>
    <w:p w14:paraId="5657CF77" w14:textId="77777777" w:rsidR="00884A26" w:rsidRPr="00681227" w:rsidRDefault="00884A26" w:rsidP="00D90180">
      <w:pPr>
        <w:rPr>
          <w:rFonts w:cs="Arial"/>
          <w:szCs w:val="20"/>
        </w:rPr>
      </w:pPr>
    </w:p>
    <w:p w14:paraId="222B0969" w14:textId="63FB032A" w:rsidR="002678B9" w:rsidRDefault="00B3148E" w:rsidP="00884A26">
      <w:pPr>
        <w:rPr>
          <w:rFonts w:cs="Arial"/>
          <w:szCs w:val="20"/>
        </w:rPr>
      </w:pPr>
      <w:r w:rsidRPr="00B3148E">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6BF77A03" w14:textId="77777777" w:rsidR="00884A26" w:rsidRPr="009D2702" w:rsidRDefault="00884A26" w:rsidP="00D90180">
      <w:pPr>
        <w:rPr>
          <w:rFonts w:cs="Arial"/>
          <w:szCs w:val="20"/>
        </w:rPr>
      </w:pPr>
    </w:p>
    <w:p w14:paraId="1B1A1FEE" w14:textId="6814C999" w:rsidR="00D90180" w:rsidRPr="00D9294E" w:rsidRDefault="00D90180" w:rsidP="00D9294E">
      <w:pPr>
        <w:pStyle w:val="Naslov3"/>
        <w:ind w:left="357"/>
      </w:pPr>
      <w:bookmarkStart w:id="96" w:name="_Toc336851756"/>
      <w:bookmarkStart w:id="97" w:name="_Toc336851804"/>
      <w:bookmarkStart w:id="98" w:name="_Toc80859194"/>
      <w:bookmarkStart w:id="99" w:name="_Toc114063669"/>
      <w:r w:rsidRPr="00D9294E">
        <w:t>Variantne ponudbe</w:t>
      </w:r>
      <w:bookmarkEnd w:id="96"/>
      <w:bookmarkEnd w:id="97"/>
      <w:bookmarkEnd w:id="98"/>
      <w:bookmarkEnd w:id="99"/>
    </w:p>
    <w:p w14:paraId="0086E53A" w14:textId="77777777" w:rsidR="002678B9" w:rsidRPr="002678B9" w:rsidRDefault="002678B9" w:rsidP="002678B9">
      <w:pPr>
        <w:rPr>
          <w:rFonts w:eastAsia="Arial Unicode MS"/>
          <w:lang w:eastAsia="ar-SA"/>
        </w:rPr>
      </w:pPr>
    </w:p>
    <w:p w14:paraId="54479EFD" w14:textId="52149219" w:rsidR="00D90180" w:rsidRDefault="00D90180" w:rsidP="00D90180">
      <w:pPr>
        <w:rPr>
          <w:rFonts w:cs="Arial"/>
        </w:rPr>
      </w:pPr>
      <w:r w:rsidRPr="009D2702">
        <w:rPr>
          <w:rFonts w:cs="Arial"/>
        </w:rPr>
        <w:t xml:space="preserve">Variantne </w:t>
      </w:r>
      <w:r w:rsidRPr="009D2702">
        <w:rPr>
          <w:rFonts w:cs="Arial"/>
          <w:szCs w:val="20"/>
        </w:rPr>
        <w:t>ponudbe</w:t>
      </w:r>
      <w:r w:rsidRPr="009D2702">
        <w:rPr>
          <w:rFonts w:cs="Arial"/>
        </w:rPr>
        <w:t xml:space="preserve"> niso dopuščene.</w:t>
      </w:r>
    </w:p>
    <w:p w14:paraId="7A35B37A" w14:textId="77777777" w:rsidR="002678B9" w:rsidRPr="009D2702" w:rsidRDefault="002678B9" w:rsidP="00D90180">
      <w:pPr>
        <w:rPr>
          <w:rFonts w:cs="Arial"/>
        </w:rPr>
      </w:pPr>
    </w:p>
    <w:p w14:paraId="5AAB2C38" w14:textId="79335849" w:rsidR="00D90180" w:rsidRPr="00D9294E" w:rsidRDefault="00D90180" w:rsidP="00D9294E">
      <w:pPr>
        <w:pStyle w:val="Naslov3"/>
        <w:ind w:left="357"/>
      </w:pPr>
      <w:bookmarkStart w:id="100" w:name="_Toc336851757"/>
      <w:bookmarkStart w:id="101" w:name="_Toc336851805"/>
      <w:bookmarkStart w:id="102" w:name="_Toc80859195"/>
      <w:bookmarkStart w:id="103" w:name="_Toc114063670"/>
      <w:r w:rsidRPr="00D9294E">
        <w:t>Jezik ponudbe</w:t>
      </w:r>
      <w:bookmarkEnd w:id="100"/>
      <w:bookmarkEnd w:id="101"/>
      <w:bookmarkEnd w:id="102"/>
      <w:bookmarkEnd w:id="103"/>
    </w:p>
    <w:p w14:paraId="41CEEA38" w14:textId="77777777" w:rsidR="002678B9" w:rsidRPr="002678B9" w:rsidRDefault="002678B9" w:rsidP="002678B9">
      <w:pPr>
        <w:rPr>
          <w:rFonts w:eastAsia="Arial Unicode MS"/>
          <w:lang w:eastAsia="ar-SA"/>
        </w:rPr>
      </w:pPr>
    </w:p>
    <w:p w14:paraId="0C6CA9D4" w14:textId="4C91E67D" w:rsidR="00CC2D8D" w:rsidRPr="00CC2D8D" w:rsidRDefault="00D90180" w:rsidP="00CC2D8D">
      <w:pPr>
        <w:rPr>
          <w:rFonts w:cs="Arial"/>
          <w:szCs w:val="20"/>
        </w:rPr>
      </w:pPr>
      <w:bookmarkStart w:id="104" w:name="_Toc336851758"/>
      <w:bookmarkStart w:id="105" w:name="_Toc336851806"/>
      <w:bookmarkStart w:id="106" w:name="_Toc370107321"/>
      <w:bookmarkStart w:id="107" w:name="_Toc336851759"/>
      <w:bookmarkStart w:id="108" w:name="_Toc336851807"/>
      <w:r w:rsidRPr="009D2702">
        <w:rPr>
          <w:rFonts w:cs="Arial"/>
          <w:szCs w:val="20"/>
        </w:rPr>
        <w:t>Vsi dokumenti v zvezi s ponudbo morajo biti v slovenskem jeziku</w:t>
      </w:r>
      <w:bookmarkEnd w:id="104"/>
      <w:bookmarkEnd w:id="105"/>
      <w:bookmarkEnd w:id="106"/>
      <w:r w:rsidR="00A008F3">
        <w:rPr>
          <w:rFonts w:cs="Arial"/>
          <w:szCs w:val="20"/>
        </w:rPr>
        <w:t>.</w:t>
      </w:r>
      <w:r w:rsidR="00CC2D8D">
        <w:rPr>
          <w:rFonts w:cs="Arial"/>
          <w:szCs w:val="20"/>
        </w:rPr>
        <w:t xml:space="preserve"> </w:t>
      </w:r>
      <w:r w:rsidR="002A11CB" w:rsidRPr="002A11CB">
        <w:rPr>
          <w:rFonts w:cs="Arial"/>
          <w:szCs w:val="20"/>
        </w:rPr>
        <w:t xml:space="preserve">Izjema so </w:t>
      </w:r>
      <w:r w:rsidR="002A11CB">
        <w:rPr>
          <w:rFonts w:cs="Arial"/>
          <w:szCs w:val="20"/>
        </w:rPr>
        <w:t>d</w:t>
      </w:r>
      <w:r w:rsidR="00CC2D8D" w:rsidRPr="00CC2D8D">
        <w:rPr>
          <w:rFonts w:cs="Arial"/>
          <w:szCs w:val="20"/>
        </w:rPr>
        <w:t>okazila uradnih institucij (potrdila)</w:t>
      </w:r>
      <w:r w:rsidR="00CF38F8">
        <w:rPr>
          <w:rFonts w:cs="Arial"/>
          <w:szCs w:val="20"/>
        </w:rPr>
        <w:t>,</w:t>
      </w:r>
      <w:r w:rsidR="00CF38F8" w:rsidRPr="00CF38F8">
        <w:t xml:space="preserve"> </w:t>
      </w:r>
      <w:r w:rsidR="00CF38F8" w:rsidRPr="00CF38F8">
        <w:rPr>
          <w:rFonts w:cs="Arial"/>
          <w:szCs w:val="20"/>
        </w:rPr>
        <w:t>ki jih predloži ponudnik s sedežem v tuji državi</w:t>
      </w:r>
      <w:r w:rsidR="006A1107">
        <w:rPr>
          <w:rFonts w:cs="Arial"/>
          <w:szCs w:val="20"/>
        </w:rPr>
        <w:t xml:space="preserve">, </w:t>
      </w:r>
      <w:r w:rsidR="00CC2D8D" w:rsidRPr="00CC2D8D">
        <w:rPr>
          <w:rFonts w:cs="Arial"/>
          <w:szCs w:val="20"/>
        </w:rPr>
        <w:t>ki so lahko predložena v angleškem jeziku.</w:t>
      </w:r>
    </w:p>
    <w:p w14:paraId="3FBBF0D3" w14:textId="77777777" w:rsidR="00CC2D8D" w:rsidRPr="00CC2D8D" w:rsidRDefault="00CC2D8D" w:rsidP="00CC2D8D">
      <w:pPr>
        <w:rPr>
          <w:rFonts w:cs="Arial"/>
          <w:szCs w:val="20"/>
        </w:rPr>
      </w:pPr>
    </w:p>
    <w:p w14:paraId="1FA400D0" w14:textId="6CD43298" w:rsidR="002678B9" w:rsidRDefault="00CC2D8D" w:rsidP="00D90180">
      <w:pPr>
        <w:rPr>
          <w:rFonts w:cs="Arial"/>
          <w:strike/>
          <w:szCs w:val="20"/>
        </w:rPr>
      </w:pPr>
      <w:r w:rsidRPr="00CC2D8D">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1FED31D" w14:textId="20BD2E07" w:rsidR="00734F9E" w:rsidRDefault="00734F9E" w:rsidP="00D90180">
      <w:pPr>
        <w:rPr>
          <w:rFonts w:cs="Arial"/>
          <w:strike/>
          <w:szCs w:val="20"/>
        </w:rPr>
      </w:pPr>
    </w:p>
    <w:p w14:paraId="015EBB05" w14:textId="70405861" w:rsidR="00D90180" w:rsidRPr="00D9294E" w:rsidRDefault="00D90180" w:rsidP="00D9294E">
      <w:pPr>
        <w:pStyle w:val="Naslov3"/>
        <w:ind w:left="357"/>
      </w:pPr>
      <w:bookmarkStart w:id="109" w:name="_Toc80859196"/>
      <w:bookmarkStart w:id="110" w:name="_Toc114063671"/>
      <w:r w:rsidRPr="00D9294E">
        <w:t>Veljavnost ponudbe</w:t>
      </w:r>
      <w:bookmarkEnd w:id="107"/>
      <w:bookmarkEnd w:id="108"/>
      <w:bookmarkEnd w:id="109"/>
      <w:bookmarkEnd w:id="110"/>
    </w:p>
    <w:p w14:paraId="6F8B7E11" w14:textId="77777777" w:rsidR="002678B9" w:rsidRPr="002678B9" w:rsidRDefault="002678B9" w:rsidP="002678B9">
      <w:pPr>
        <w:rPr>
          <w:rFonts w:eastAsia="Arial Unicode MS"/>
          <w:lang w:eastAsia="ar-SA"/>
        </w:rPr>
      </w:pPr>
    </w:p>
    <w:p w14:paraId="2A396331" w14:textId="184AAEE8" w:rsidR="008735CE" w:rsidRPr="009D2702" w:rsidRDefault="00D90180" w:rsidP="00D90180">
      <w:pPr>
        <w:rPr>
          <w:rFonts w:cs="Arial"/>
          <w:szCs w:val="20"/>
        </w:rPr>
      </w:pPr>
      <w:r w:rsidRPr="005E0F25">
        <w:rPr>
          <w:rFonts w:cs="Arial"/>
          <w:szCs w:val="20"/>
        </w:rPr>
        <w:t xml:space="preserve">Ponudba mora veljati do </w:t>
      </w:r>
      <w:r w:rsidR="005E0F25" w:rsidRPr="005E0F25">
        <w:rPr>
          <w:rFonts w:cs="Arial"/>
          <w:szCs w:val="20"/>
        </w:rPr>
        <w:t>30</w:t>
      </w:r>
      <w:r w:rsidRPr="005E0F25">
        <w:rPr>
          <w:rFonts w:cs="Arial"/>
          <w:szCs w:val="20"/>
        </w:rPr>
        <w:t xml:space="preserve">. </w:t>
      </w:r>
      <w:r w:rsidR="005E0F25" w:rsidRPr="005E0F25">
        <w:rPr>
          <w:rFonts w:cs="Arial"/>
          <w:szCs w:val="20"/>
        </w:rPr>
        <w:t>9</w:t>
      </w:r>
      <w:r w:rsidRPr="005E0F25">
        <w:rPr>
          <w:rFonts w:cs="Arial"/>
          <w:szCs w:val="20"/>
        </w:rPr>
        <w:t>. 202</w:t>
      </w:r>
      <w:r w:rsidR="00124CB3" w:rsidRPr="005E0F25">
        <w:rPr>
          <w:rFonts w:cs="Arial"/>
          <w:szCs w:val="20"/>
        </w:rPr>
        <w:t>3</w:t>
      </w:r>
      <w:r w:rsidRPr="005E0F25">
        <w:rPr>
          <w:rFonts w:cs="Arial"/>
          <w:szCs w:val="20"/>
        </w:rPr>
        <w:t>.</w:t>
      </w:r>
    </w:p>
    <w:p w14:paraId="769F275D" w14:textId="77777777" w:rsidR="008735CE" w:rsidRPr="009D2702" w:rsidRDefault="008735CE" w:rsidP="00D90180">
      <w:pPr>
        <w:rPr>
          <w:rFonts w:cs="Arial"/>
          <w:szCs w:val="20"/>
        </w:rPr>
      </w:pPr>
    </w:p>
    <w:p w14:paraId="52B61AF3" w14:textId="4B75BCB7" w:rsidR="00D90180" w:rsidRDefault="00D90180" w:rsidP="00D90180">
      <w:pPr>
        <w:rPr>
          <w:rFonts w:cs="Arial"/>
          <w:szCs w:val="20"/>
        </w:rPr>
      </w:pPr>
      <w:r w:rsidRPr="009D2702">
        <w:rPr>
          <w:rFonts w:cs="Arial"/>
          <w:szCs w:val="20"/>
        </w:rPr>
        <w:t>V izjemnih okoliščinah bo naročnik lahko zahteval, da ponudniki podaljšajo čas veljavnosti ponudb za določeno dodatno obdobje. Naročnik ne bo dovolil, da ponudniki hkrati s podaljšanjem veljavnosti ponudbe</w:t>
      </w:r>
      <w:r w:rsidR="00496356">
        <w:rPr>
          <w:rFonts w:cs="Arial"/>
          <w:szCs w:val="20"/>
        </w:rPr>
        <w:t xml:space="preserve"> </w:t>
      </w:r>
      <w:r w:rsidRPr="009D2702">
        <w:rPr>
          <w:rFonts w:cs="Arial"/>
          <w:szCs w:val="20"/>
        </w:rPr>
        <w:t>to kakorkoli drugače spreminjajo, razen v skladu petim, šestim in sedmim odstavkom 89. člena ZJN-3.</w:t>
      </w:r>
    </w:p>
    <w:p w14:paraId="2A1B1284" w14:textId="77777777" w:rsidR="002678B9" w:rsidRPr="009D2702" w:rsidRDefault="002678B9" w:rsidP="00D90180">
      <w:pPr>
        <w:rPr>
          <w:rFonts w:cs="Arial"/>
          <w:szCs w:val="20"/>
        </w:rPr>
      </w:pPr>
    </w:p>
    <w:p w14:paraId="2F34BDC3" w14:textId="6BA20859" w:rsidR="00D90180" w:rsidRPr="00D9294E" w:rsidRDefault="00D90180" w:rsidP="00D9294E">
      <w:pPr>
        <w:pStyle w:val="Naslov3"/>
        <w:ind w:left="357"/>
      </w:pPr>
      <w:bookmarkStart w:id="111" w:name="_Toc336851760"/>
      <w:bookmarkStart w:id="112" w:name="_Toc336851808"/>
      <w:bookmarkStart w:id="113" w:name="_Toc80859197"/>
      <w:bookmarkStart w:id="114" w:name="_Toc114063672"/>
      <w:r w:rsidRPr="00D9294E">
        <w:t>Stroški ponudbe</w:t>
      </w:r>
      <w:bookmarkEnd w:id="111"/>
      <w:bookmarkEnd w:id="112"/>
      <w:bookmarkEnd w:id="113"/>
      <w:bookmarkEnd w:id="114"/>
    </w:p>
    <w:p w14:paraId="42273997" w14:textId="77777777" w:rsidR="002678B9" w:rsidRPr="002678B9" w:rsidRDefault="002678B9" w:rsidP="002678B9">
      <w:pPr>
        <w:rPr>
          <w:rFonts w:eastAsia="Arial Unicode MS"/>
          <w:lang w:eastAsia="ar-SA"/>
        </w:rPr>
      </w:pPr>
    </w:p>
    <w:p w14:paraId="1560A162" w14:textId="611D267C" w:rsidR="00D90180" w:rsidRDefault="00D90180" w:rsidP="00D90180">
      <w:pPr>
        <w:rPr>
          <w:rFonts w:cs="Arial"/>
          <w:szCs w:val="20"/>
        </w:rPr>
      </w:pPr>
      <w:r w:rsidRPr="009D2702">
        <w:rPr>
          <w:rFonts w:cs="Arial"/>
          <w:szCs w:val="20"/>
        </w:rPr>
        <w:t>Vse stroške, povezane s pripravo in predložitvijo ponudbe, nosi ponudnik.</w:t>
      </w:r>
    </w:p>
    <w:p w14:paraId="365A5371" w14:textId="77777777" w:rsidR="005D77DF" w:rsidRDefault="005D77DF" w:rsidP="00D90180">
      <w:pPr>
        <w:rPr>
          <w:rFonts w:cs="Arial"/>
          <w:szCs w:val="20"/>
        </w:rPr>
      </w:pPr>
    </w:p>
    <w:p w14:paraId="594C0BD8" w14:textId="77777777" w:rsidR="00B42F7A" w:rsidRPr="009D2702" w:rsidRDefault="00B42F7A" w:rsidP="00D90180">
      <w:pPr>
        <w:rPr>
          <w:rFonts w:cs="Arial"/>
          <w:szCs w:val="20"/>
        </w:rPr>
      </w:pPr>
    </w:p>
    <w:p w14:paraId="371BE147" w14:textId="27B97227" w:rsidR="00D90180" w:rsidRDefault="00D90180" w:rsidP="00563C0C">
      <w:pPr>
        <w:pStyle w:val="Naslov1"/>
        <w:ind w:left="357"/>
      </w:pPr>
      <w:bookmarkStart w:id="115" w:name="_Toc336851763"/>
      <w:bookmarkStart w:id="116" w:name="_Toc336851811"/>
      <w:bookmarkStart w:id="117" w:name="_Toc80859198"/>
      <w:bookmarkStart w:id="118" w:name="_Toc114063673"/>
      <w:bookmarkStart w:id="119" w:name="_Toc336851761"/>
      <w:bookmarkStart w:id="120" w:name="_Toc336851809"/>
      <w:r w:rsidRPr="00563C0C">
        <w:t>OBVESTILO O ODLOČITVI O ODDAJI NAROČILA</w:t>
      </w:r>
      <w:bookmarkEnd w:id="115"/>
      <w:bookmarkEnd w:id="116"/>
      <w:bookmarkEnd w:id="117"/>
      <w:bookmarkEnd w:id="118"/>
    </w:p>
    <w:p w14:paraId="105CFE6A" w14:textId="77777777" w:rsidR="00B42F7A" w:rsidRPr="00B42F7A" w:rsidRDefault="00B42F7A" w:rsidP="00B42F7A"/>
    <w:p w14:paraId="439E2EDE" w14:textId="7B963238" w:rsidR="00D90180" w:rsidRDefault="00D90180" w:rsidP="00D90180">
      <w:pPr>
        <w:rPr>
          <w:rFonts w:cs="Arial"/>
        </w:rPr>
      </w:pPr>
      <w:r w:rsidRPr="009D2702">
        <w:rPr>
          <w:rFonts w:cs="Arial"/>
        </w:rPr>
        <w:t>Naročnik bo ponudnike obvestil o odločitvi o oddaji naročila na način, predpisan v ZJN-3.</w:t>
      </w:r>
    </w:p>
    <w:p w14:paraId="4C1192D1" w14:textId="77777777" w:rsidR="005D77DF" w:rsidRDefault="005D77DF" w:rsidP="00D90180">
      <w:pPr>
        <w:rPr>
          <w:rFonts w:cs="Arial"/>
        </w:rPr>
      </w:pPr>
    </w:p>
    <w:p w14:paraId="1E94B7AD" w14:textId="77777777" w:rsidR="00B42F7A" w:rsidRPr="009D2702" w:rsidRDefault="00B42F7A" w:rsidP="00D90180">
      <w:pPr>
        <w:rPr>
          <w:rFonts w:cs="Arial"/>
        </w:rPr>
      </w:pPr>
    </w:p>
    <w:p w14:paraId="2678DED4" w14:textId="0BB26051" w:rsidR="00D90180" w:rsidRDefault="00D90180" w:rsidP="00563C0C">
      <w:pPr>
        <w:pStyle w:val="Naslov1"/>
        <w:ind w:left="357"/>
      </w:pPr>
      <w:bookmarkStart w:id="121" w:name="_Toc80859199"/>
      <w:bookmarkStart w:id="122" w:name="_Toc114063674"/>
      <w:r w:rsidRPr="00563C0C">
        <w:t>ODSTOP OD IZVEDBE JAVNEGA NAROČILA</w:t>
      </w:r>
      <w:bookmarkEnd w:id="119"/>
      <w:bookmarkEnd w:id="120"/>
      <w:bookmarkEnd w:id="121"/>
      <w:bookmarkEnd w:id="122"/>
    </w:p>
    <w:p w14:paraId="5525C224" w14:textId="77777777" w:rsidR="00B42F7A" w:rsidRPr="00B42F7A" w:rsidRDefault="00B42F7A" w:rsidP="00B42F7A"/>
    <w:p w14:paraId="1DE484F7" w14:textId="2A0719D2" w:rsidR="00577FEB" w:rsidRDefault="00D90180" w:rsidP="00D90180">
      <w:pPr>
        <w:rPr>
          <w:rFonts w:cs="Arial"/>
          <w:color w:val="000000"/>
          <w:szCs w:val="20"/>
        </w:rPr>
      </w:pPr>
      <w:bookmarkStart w:id="123" w:name="_Toc336851762"/>
      <w:bookmarkStart w:id="124" w:name="_Toc336851810"/>
      <w:r w:rsidRPr="009D2702">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sidR="002678B9">
        <w:rPr>
          <w:rFonts w:cs="Arial"/>
          <w:color w:val="000000"/>
          <w:szCs w:val="20"/>
        </w:rPr>
        <w:t xml:space="preserve"> nemogoča</w:t>
      </w:r>
      <w:r w:rsidRPr="009D2702">
        <w:rPr>
          <w:rFonts w:cs="Arial"/>
          <w:color w:val="000000"/>
          <w:szCs w:val="20"/>
        </w:rPr>
        <w:t>. V tem primeru bo naročnik v svoji odločitvi in o razlogih, zaradi katerih odstopa od izvedbe javnega naročila, pisno obvestil ponudnike.</w:t>
      </w:r>
    </w:p>
    <w:p w14:paraId="0AD9D7A4" w14:textId="77777777" w:rsidR="00577FEB" w:rsidRDefault="00577FEB" w:rsidP="00D90180">
      <w:pPr>
        <w:rPr>
          <w:rFonts w:cs="Arial"/>
          <w:color w:val="000000"/>
          <w:szCs w:val="20"/>
        </w:rPr>
      </w:pPr>
    </w:p>
    <w:p w14:paraId="06093F3D" w14:textId="494018DC" w:rsidR="00D90180" w:rsidRDefault="002678B9" w:rsidP="00D90180">
      <w:pPr>
        <w:rPr>
          <w:rFonts w:cs="Arial"/>
          <w:color w:val="000000"/>
          <w:szCs w:val="20"/>
        </w:rPr>
      </w:pPr>
      <w:r w:rsidRPr="002678B9">
        <w:rPr>
          <w:rFonts w:cs="Arial"/>
          <w:color w:val="000000"/>
          <w:szCs w:val="20"/>
        </w:rPr>
        <w:t>Naročnik v tem primeru ni odškodninsko odgovoren.</w:t>
      </w:r>
    </w:p>
    <w:p w14:paraId="3B068B09" w14:textId="77777777" w:rsidR="005D77DF" w:rsidRDefault="005D77DF" w:rsidP="00D90180">
      <w:pPr>
        <w:rPr>
          <w:rFonts w:cs="Arial"/>
          <w:color w:val="000000"/>
          <w:szCs w:val="20"/>
        </w:rPr>
      </w:pPr>
    </w:p>
    <w:p w14:paraId="2BCBC0EE" w14:textId="728D443A" w:rsidR="00D90180" w:rsidRDefault="00D90180" w:rsidP="00563C0C">
      <w:pPr>
        <w:pStyle w:val="Naslov1"/>
        <w:ind w:left="357"/>
      </w:pPr>
      <w:bookmarkStart w:id="125" w:name="_Toc80859200"/>
      <w:bookmarkStart w:id="126" w:name="_Toc114063675"/>
      <w:bookmarkEnd w:id="123"/>
      <w:bookmarkEnd w:id="124"/>
      <w:r w:rsidRPr="00563C0C">
        <w:lastRenderedPageBreak/>
        <w:t>POGODBA</w:t>
      </w:r>
      <w:bookmarkEnd w:id="125"/>
      <w:bookmarkEnd w:id="126"/>
    </w:p>
    <w:p w14:paraId="35F7C667" w14:textId="77777777" w:rsidR="004B3645" w:rsidRDefault="004B3645" w:rsidP="001A2C18"/>
    <w:p w14:paraId="2B482F0B" w14:textId="4972FCCF" w:rsidR="004B3645" w:rsidRDefault="004B3645" w:rsidP="001A2C18">
      <w:r w:rsidRPr="004B3645">
        <w:t>Naročnik bo z izbranim ponudnikom za posamezen sklop podpisal pogodbo. Pogodba bo praviloma podpisana elektronsko.</w:t>
      </w:r>
    </w:p>
    <w:p w14:paraId="1F847A0E" w14:textId="77777777" w:rsidR="001A2C18" w:rsidRDefault="001A2C18" w:rsidP="001A2C18"/>
    <w:p w14:paraId="1D5ED82C" w14:textId="6088A626" w:rsidR="009805AB" w:rsidRDefault="009805AB" w:rsidP="001A2C18">
      <w:r w:rsidRPr="009805AB">
        <w:t xml:space="preserve">S podpisom ESPD ponudnik potrdi, da sprejema vsebino </w:t>
      </w:r>
      <w:r w:rsidR="004B3645">
        <w:t>vzorca</w:t>
      </w:r>
      <w:r w:rsidRPr="009805AB">
        <w:t xml:space="preserve"> pogodbe.</w:t>
      </w:r>
    </w:p>
    <w:p w14:paraId="38BFFF5E" w14:textId="77777777" w:rsidR="001A2C18" w:rsidRDefault="001A2C18" w:rsidP="001A2C18"/>
    <w:p w14:paraId="0D092B0C" w14:textId="1FE003CB" w:rsidR="001A2C18" w:rsidRPr="00245D29" w:rsidRDefault="00624EB9" w:rsidP="001A2C18">
      <w:r w:rsidRPr="00624EB9">
        <w:t xml:space="preserve">V skladu s šestim odstavkom 14. člena </w:t>
      </w:r>
      <w:proofErr w:type="spellStart"/>
      <w:r w:rsidRPr="00624EB9">
        <w:t>ZIntPK</w:t>
      </w:r>
      <w:proofErr w:type="spellEnd"/>
      <w:r w:rsidRPr="00624EB9">
        <w:t xml:space="preserve"> je dolžan izbrani ponudnik na poziv naročnika, pred podpisom pogodbe, v roku osmih dni od prejema poziva, posredovati izjavo ali podatke o udeležbi fizičnih in pravnih oseb v lastništvu ponudnika ter o gospodarskih subjektih, za katere se glede na </w:t>
      </w:r>
      <w:r w:rsidRPr="00245D29">
        <w:t>določbe zakona, ki ureja gospodarske družbe šteje, da so povezane družbe s ponudnikom.</w:t>
      </w:r>
      <w:r w:rsidR="00245D29" w:rsidRPr="00245D29">
        <w:t xml:space="preserve"> Če bo izbrani ponudnik predložil lažno izjavo oziroma bo dal neresnične podatke o navedenih dejstvih, bo to imelo za posledico ničnost pogodbe.</w:t>
      </w:r>
    </w:p>
    <w:p w14:paraId="0B8A46B5" w14:textId="77777777" w:rsidR="00624EB9" w:rsidRPr="00245D29" w:rsidRDefault="00624EB9" w:rsidP="001A2C18"/>
    <w:p w14:paraId="33C5109A" w14:textId="1FDC55FB" w:rsidR="001A2C18" w:rsidRDefault="001A2C18" w:rsidP="001A2C18">
      <w:r w:rsidRPr="00245D29">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r w:rsidR="00245D29" w:rsidRPr="00245D29">
        <w:t xml:space="preserve"> </w:t>
      </w:r>
    </w:p>
    <w:p w14:paraId="62DB4E48" w14:textId="125700AB" w:rsidR="004B3645" w:rsidRDefault="004B3645" w:rsidP="001A2C18"/>
    <w:p w14:paraId="2EC151CD" w14:textId="4C980F1F" w:rsidR="004B3645" w:rsidRDefault="004B3645" w:rsidP="001A2C18">
      <w:r w:rsidRPr="004B3645">
        <w:t xml:space="preserve">Naročnik bo z izbranim ponudnikom sklenil pogodbo, razen če bodo obstajale okoliščine, določene v  35. in 36. členu </w:t>
      </w:r>
      <w:proofErr w:type="spellStart"/>
      <w:r w:rsidRPr="004B3645">
        <w:t>ZIntPK</w:t>
      </w:r>
      <w:proofErr w:type="spellEnd"/>
      <w:r w:rsidRPr="004B3645">
        <w:t>, ki naročniku prepovedujejo poslovanje z izbranim gospodarskim subjektom. Enako velja za podizvajalca, če bi ta izvajal del predmeta pogodbe v vrednosti več kot deset tisoč (10.000,00) EUR brez DDV.</w:t>
      </w:r>
    </w:p>
    <w:p w14:paraId="2A1AA1FD" w14:textId="77777777" w:rsidR="001A2C18" w:rsidRDefault="001A2C18" w:rsidP="001A2C18"/>
    <w:p w14:paraId="0DCAC644" w14:textId="24EA7654" w:rsidR="001A2C18" w:rsidRDefault="001A2C18" w:rsidP="001A2C18">
      <w:r>
        <w:t>Pogodba se bo pred podpisom vsebinsko prilagodila glede na to, ali bo izbrani ponudnik predložil skupno ponudbo, prijavil sodelovanje podizvajalcev in podobno.</w:t>
      </w:r>
    </w:p>
    <w:p w14:paraId="51CA358D" w14:textId="55755589" w:rsidR="00245D29" w:rsidRDefault="00245D29" w:rsidP="001A2C18"/>
    <w:p w14:paraId="11AD2844" w14:textId="6CB388B7" w:rsidR="00245D29" w:rsidRPr="00C030E4" w:rsidRDefault="00245D29" w:rsidP="00245D29">
      <w:r>
        <w:t xml:space="preserve">Izbrani ponudnik mora v </w:t>
      </w:r>
      <w:r w:rsidRPr="007F5C80">
        <w:t>roku petih dni</w:t>
      </w:r>
      <w:r>
        <w:t xml:space="preserve"> od prejema s strani naročnika podpisane pogodbe podpisati in </w:t>
      </w:r>
      <w:r w:rsidRPr="00C030E4">
        <w:t>vrniti pogodbo naročniku.</w:t>
      </w:r>
    </w:p>
    <w:p w14:paraId="28226F6A" w14:textId="77777777" w:rsidR="00B42F7A" w:rsidRPr="00C030E4" w:rsidRDefault="00B42F7A" w:rsidP="00D90180">
      <w:pPr>
        <w:rPr>
          <w:rFonts w:cs="Arial"/>
        </w:rPr>
      </w:pPr>
    </w:p>
    <w:p w14:paraId="5169B1F7" w14:textId="648B1FDC" w:rsidR="006679F8" w:rsidRPr="00D9294E" w:rsidRDefault="001A2C18" w:rsidP="00D9294E">
      <w:pPr>
        <w:pStyle w:val="Naslov2"/>
        <w:ind w:left="567" w:hanging="567"/>
      </w:pPr>
      <w:bookmarkStart w:id="127" w:name="_Toc113254672"/>
      <w:bookmarkStart w:id="128" w:name="_Toc113254673"/>
      <w:bookmarkStart w:id="129" w:name="_Toc113254674"/>
      <w:bookmarkStart w:id="130" w:name="_Toc113254675"/>
      <w:bookmarkStart w:id="131" w:name="_Toc114063676"/>
      <w:bookmarkStart w:id="132" w:name="_Toc336851764"/>
      <w:bookmarkStart w:id="133" w:name="_Toc336851812"/>
      <w:bookmarkStart w:id="134" w:name="_Toc80859202"/>
      <w:bookmarkEnd w:id="127"/>
      <w:bookmarkEnd w:id="128"/>
      <w:bookmarkEnd w:id="129"/>
      <w:bookmarkEnd w:id="130"/>
      <w:r w:rsidRPr="00D9294E">
        <w:t>Zavarovanje za dobro izvedbo pogodbenih obveznosti</w:t>
      </w:r>
      <w:bookmarkEnd w:id="131"/>
    </w:p>
    <w:p w14:paraId="53EE3794" w14:textId="48521DD4" w:rsidR="006679F8" w:rsidRDefault="006679F8" w:rsidP="0085069E">
      <w:pPr>
        <w:tabs>
          <w:tab w:val="left" w:pos="709"/>
        </w:tabs>
        <w:rPr>
          <w:rFonts w:cs="Arial"/>
        </w:rPr>
      </w:pPr>
    </w:p>
    <w:p w14:paraId="4FA01D3B" w14:textId="57B89335" w:rsidR="001A2C18" w:rsidRDefault="001A2C18" w:rsidP="001A2C18">
      <w:pPr>
        <w:tabs>
          <w:tab w:val="left" w:pos="709"/>
        </w:tabs>
        <w:rPr>
          <w:rFonts w:cs="Arial"/>
        </w:rPr>
      </w:pPr>
      <w:r w:rsidRPr="001A2C18">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5EF42B1F" w14:textId="5827406B" w:rsidR="004B3645" w:rsidRDefault="004B3645" w:rsidP="001A2C18">
      <w:pPr>
        <w:tabs>
          <w:tab w:val="left" w:pos="709"/>
        </w:tabs>
        <w:rPr>
          <w:rFonts w:cs="Arial"/>
        </w:rPr>
      </w:pPr>
    </w:p>
    <w:p w14:paraId="74DF21E2" w14:textId="1560E414" w:rsidR="004B3645" w:rsidRPr="001A2C18" w:rsidRDefault="004B3645" w:rsidP="001A2C18">
      <w:pPr>
        <w:tabs>
          <w:tab w:val="left" w:pos="709"/>
        </w:tabs>
        <w:rPr>
          <w:rFonts w:cs="Arial"/>
        </w:rPr>
      </w:pPr>
      <w:r w:rsidRPr="004B3645">
        <w:rPr>
          <w:rFonts w:cs="Arial"/>
        </w:rPr>
        <w:t xml:space="preserve">Če bo izbrani ponudnik izbran za </w:t>
      </w:r>
      <w:r>
        <w:rPr>
          <w:rFonts w:cs="Arial"/>
        </w:rPr>
        <w:t>več</w:t>
      </w:r>
      <w:r w:rsidRPr="004B3645">
        <w:rPr>
          <w:rFonts w:cs="Arial"/>
        </w:rPr>
        <w:t xml:space="preserve"> sklop</w:t>
      </w:r>
      <w:r>
        <w:rPr>
          <w:rFonts w:cs="Arial"/>
        </w:rPr>
        <w:t>ov</w:t>
      </w:r>
      <w:r w:rsidRPr="004B3645">
        <w:rPr>
          <w:rFonts w:cs="Arial"/>
        </w:rPr>
        <w:t xml:space="preserve">, lahko predloži več zavarovanj za dobro izvedbo pogodbenih obveznosti za vsak sklop posebej. Če bo ponudnik predložil eno zavarovanje za dobro izvedbo pogodbenih obveznosti za </w:t>
      </w:r>
      <w:r>
        <w:rPr>
          <w:rFonts w:cs="Arial"/>
        </w:rPr>
        <w:t>več</w:t>
      </w:r>
      <w:r w:rsidRPr="004B3645">
        <w:rPr>
          <w:rFonts w:cs="Arial"/>
        </w:rPr>
        <w:t xml:space="preserve"> sklop</w:t>
      </w:r>
      <w:r>
        <w:rPr>
          <w:rFonts w:cs="Arial"/>
        </w:rPr>
        <w:t>ov</w:t>
      </w:r>
      <w:r w:rsidRPr="004B3645">
        <w:rPr>
          <w:rFonts w:cs="Arial"/>
        </w:rPr>
        <w:t xml:space="preserve">, mora biti znesek zavarovanja za dobro izvedbo pogodbenih obveznosti najmanj enak seštevku zneskov za </w:t>
      </w:r>
      <w:r>
        <w:rPr>
          <w:rFonts w:cs="Arial"/>
        </w:rPr>
        <w:t>vse</w:t>
      </w:r>
      <w:r w:rsidRPr="004B3645">
        <w:rPr>
          <w:rFonts w:cs="Arial"/>
        </w:rPr>
        <w:t xml:space="preserve"> sklope, za katera je bil izbran.</w:t>
      </w:r>
    </w:p>
    <w:p w14:paraId="4C8E449D" w14:textId="77777777" w:rsidR="001A2C18" w:rsidRPr="001A2C18" w:rsidRDefault="001A2C18" w:rsidP="001A2C18">
      <w:pPr>
        <w:tabs>
          <w:tab w:val="left" w:pos="709"/>
        </w:tabs>
        <w:rPr>
          <w:rFonts w:cs="Arial"/>
        </w:rPr>
      </w:pPr>
    </w:p>
    <w:p w14:paraId="08EB0F42" w14:textId="50107837" w:rsidR="001A2C18" w:rsidRPr="001A2C18" w:rsidRDefault="001A2C18" w:rsidP="001A2C18">
      <w:pPr>
        <w:tabs>
          <w:tab w:val="left" w:pos="709"/>
        </w:tabs>
        <w:rPr>
          <w:rFonts w:cs="Arial"/>
        </w:rPr>
      </w:pPr>
      <w:r w:rsidRPr="001A2C18">
        <w:rPr>
          <w:rFonts w:cs="Arial"/>
        </w:rPr>
        <w:t>Uporabljena valuta finančnega zavarovanja mora biti enaka valuti javnega naročila. Finančno zavarovanje, ki ga izbrani ponudnik ne predloži po vzorcu iz dokumentacije</w:t>
      </w:r>
      <w:r w:rsidR="00124CB3">
        <w:rPr>
          <w:rFonts w:cs="Arial"/>
        </w:rPr>
        <w:t xml:space="preserve"> v zvezi z oddajo javnega naročila</w:t>
      </w:r>
      <w:r w:rsidRPr="001A2C18">
        <w:rPr>
          <w:rFonts w:cs="Arial"/>
        </w:rPr>
        <w:t>,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B510BF" w14:textId="77777777" w:rsidR="001A2C18" w:rsidRPr="001A2C18" w:rsidRDefault="001A2C18" w:rsidP="001A2C18">
      <w:pPr>
        <w:tabs>
          <w:tab w:val="left" w:pos="709"/>
        </w:tabs>
        <w:rPr>
          <w:rFonts w:cs="Arial"/>
        </w:rPr>
      </w:pPr>
    </w:p>
    <w:p w14:paraId="114F1EDE" w14:textId="09504AF4" w:rsidR="001A2C18" w:rsidRDefault="001A2C18" w:rsidP="001A2C18">
      <w:pPr>
        <w:tabs>
          <w:tab w:val="left" w:pos="709"/>
        </w:tabs>
        <w:rPr>
          <w:rFonts w:cs="Arial"/>
        </w:rPr>
      </w:pPr>
      <w:r w:rsidRPr="001A2C18">
        <w:rPr>
          <w:rFonts w:cs="Arial"/>
        </w:rPr>
        <w:t>Izbrani ponudnik bo moral naročniku predložiti zavarovanje za dobro izvedbo pogodbenih obveznosti v skladu z zahtevami iz osnutka pogodbe.</w:t>
      </w:r>
    </w:p>
    <w:p w14:paraId="45920CFA" w14:textId="77777777" w:rsidR="006679F8" w:rsidRPr="009D2702" w:rsidRDefault="006679F8" w:rsidP="0085069E">
      <w:pPr>
        <w:tabs>
          <w:tab w:val="left" w:pos="709"/>
        </w:tabs>
        <w:rPr>
          <w:rFonts w:cs="Arial"/>
        </w:rPr>
      </w:pPr>
    </w:p>
    <w:p w14:paraId="0BE9109C" w14:textId="77777777" w:rsidR="00D90180" w:rsidRPr="00563C0C" w:rsidRDefault="00D90180" w:rsidP="00563C0C">
      <w:pPr>
        <w:pStyle w:val="Naslov1"/>
        <w:ind w:left="357"/>
      </w:pPr>
      <w:bookmarkStart w:id="135" w:name="_Toc114063677"/>
      <w:r w:rsidRPr="00563C0C">
        <w:t>PRAVNO VARSTVO</w:t>
      </w:r>
      <w:bookmarkEnd w:id="132"/>
      <w:bookmarkEnd w:id="133"/>
      <w:bookmarkEnd w:id="134"/>
      <w:bookmarkEnd w:id="135"/>
    </w:p>
    <w:p w14:paraId="1D467E4F" w14:textId="77777777" w:rsidR="00183B7A" w:rsidRDefault="00183B7A"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072ED7DD" w14:textId="6E4E2B23"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 xml:space="preserve">Zahtevek za revizijo, ki se nanaša na vsebino objave in/ali </w:t>
      </w:r>
      <w:r w:rsidR="00DC792B" w:rsidRPr="00DC792B">
        <w:rPr>
          <w:rFonts w:cs="Arial"/>
        </w:rPr>
        <w:t>dokumentacij</w:t>
      </w:r>
      <w:r w:rsidR="00DC792B">
        <w:rPr>
          <w:rFonts w:cs="Arial"/>
        </w:rPr>
        <w:t>o</w:t>
      </w:r>
      <w:r w:rsidR="00DC792B" w:rsidRPr="00DC792B">
        <w:rPr>
          <w:rFonts w:cs="Arial"/>
        </w:rPr>
        <w:t xml:space="preserve"> v zvezi z oddajo javnega </w:t>
      </w:r>
      <w:r w:rsidR="00DC792B" w:rsidRPr="00375CA0">
        <w:rPr>
          <w:rFonts w:cs="Arial"/>
        </w:rPr>
        <w:t>naročila</w:t>
      </w:r>
      <w:r w:rsidRPr="00375CA0">
        <w:rPr>
          <w:rFonts w:cs="Arial"/>
        </w:rPr>
        <w:t>, se, razen v primeru iz drugega odstavka 25. člena Zakona o pravnem varstvu v postopkih javnega naročanja (Uradni list RS, št. 43/11, 60/11-ZTP-D, 63/13, 90/14 – ZDU-1I, 60/17 in 72/19; ZPVPJN), lahko</w:t>
      </w:r>
      <w:r w:rsidRPr="009D2702">
        <w:rPr>
          <w:rFonts w:cs="Arial"/>
        </w:rPr>
        <w:t xml:space="preserve"> vloži v desetih delovnih dneh od dneva objave obvestila o javnem naročilu. Kadar naročnik spremeni ali dopolni navedbe v objavi ali v </w:t>
      </w:r>
      <w:r w:rsidR="00DC792B" w:rsidRPr="00DC792B">
        <w:rPr>
          <w:rFonts w:cs="Arial"/>
        </w:rPr>
        <w:t>dokumentaciji v zvezi z oddajo javnega naročila</w:t>
      </w:r>
      <w:r w:rsidRPr="009D2702">
        <w:rPr>
          <w:rFonts w:cs="Arial"/>
        </w:rPr>
        <w:t xml:space="preserve">, se lahko zahtevek za revizijo, ki se nanaša na spremenjeno, dopolnjeno ali pojasnjeno vsebino objave ali </w:t>
      </w:r>
      <w:r w:rsidR="00DC792B" w:rsidRPr="00DC792B">
        <w:rPr>
          <w:rFonts w:cs="Arial"/>
        </w:rPr>
        <w:lastRenderedPageBreak/>
        <w:t>dokumentacij</w:t>
      </w:r>
      <w:r w:rsidR="00DC792B">
        <w:rPr>
          <w:rFonts w:cs="Arial"/>
        </w:rPr>
        <w:t>e</w:t>
      </w:r>
      <w:r w:rsidR="00DC792B" w:rsidRPr="00DC792B">
        <w:rPr>
          <w:rFonts w:cs="Arial"/>
        </w:rPr>
        <w:t xml:space="preserve"> v zvezi z oddajo javnega naročila </w:t>
      </w:r>
      <w:r w:rsidRPr="009D2702">
        <w:rPr>
          <w:rFonts w:cs="Arial"/>
        </w:rPr>
        <w:t xml:space="preserve">ali z njim neposredno povezano navedbo v prvotni objavi ali </w:t>
      </w:r>
      <w:r w:rsidR="00DC792B" w:rsidRPr="00DC792B">
        <w:rPr>
          <w:rFonts w:cs="Arial"/>
        </w:rPr>
        <w:t xml:space="preserve">dokumentaciji v zvezi z oddajo javnega naročila </w:t>
      </w:r>
      <w:r w:rsidRPr="009D2702">
        <w:rPr>
          <w:rFonts w:cs="Arial"/>
        </w:rPr>
        <w:t>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6953E6A4"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2C3FF16"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441DE335"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 xml:space="preserve">Zahtevek za revizijo se vloži prek portala </w:t>
      </w:r>
      <w:proofErr w:type="spellStart"/>
      <w:r w:rsidRPr="009D2702">
        <w:rPr>
          <w:rFonts w:cs="Arial"/>
        </w:rPr>
        <w:t>eRevizija</w:t>
      </w:r>
      <w:proofErr w:type="spellEnd"/>
      <w:r w:rsidRPr="009D2702">
        <w:rPr>
          <w:rFonts w:cs="Arial"/>
        </w:rPr>
        <w:t>.</w:t>
      </w:r>
    </w:p>
    <w:p w14:paraId="6F39169F" w14:textId="144415D7" w:rsidR="00D90180"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13069713" w14:textId="77777777" w:rsidR="00933808" w:rsidRPr="009D2702" w:rsidRDefault="00933808"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3A568BFF" w14:textId="01AAEF4F" w:rsidR="009E331E" w:rsidRPr="00091790" w:rsidRDefault="009E331E" w:rsidP="009E331E">
      <w:pPr>
        <w:ind w:left="5812"/>
      </w:pPr>
      <w:r>
        <w:t xml:space="preserve">Sanja </w:t>
      </w:r>
      <w:proofErr w:type="spellStart"/>
      <w:r>
        <w:t>Ajanović</w:t>
      </w:r>
      <w:proofErr w:type="spellEnd"/>
      <w:r>
        <w:t xml:space="preserve"> Hovnik</w:t>
      </w:r>
    </w:p>
    <w:p w14:paraId="551CCB49" w14:textId="3DC8ECAD" w:rsidR="007628C7" w:rsidRPr="009E331E" w:rsidRDefault="009E331E" w:rsidP="009E331E">
      <w:pPr>
        <w:ind w:left="5812" w:firstLine="569"/>
      </w:pPr>
      <w:r w:rsidRPr="00091790">
        <w:t>ministr</w:t>
      </w:r>
      <w:r>
        <w:t>ica</w:t>
      </w:r>
    </w:p>
    <w:sectPr w:rsidR="007628C7" w:rsidRPr="009E331E" w:rsidSect="00236D0D">
      <w:headerReference w:type="default" r:id="rId14"/>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DB50" w14:textId="77777777" w:rsidR="00DB09A4" w:rsidRDefault="00DB09A4" w:rsidP="00107834">
      <w:r>
        <w:separator/>
      </w:r>
    </w:p>
  </w:endnote>
  <w:endnote w:type="continuationSeparator" w:id="0">
    <w:p w14:paraId="337927D5" w14:textId="77777777" w:rsidR="00DB09A4" w:rsidRDefault="00DB09A4"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11A3A978" w:rsidR="00DB09A4" w:rsidRPr="00831D98" w:rsidRDefault="00DB09A4" w:rsidP="00A269C0">
    <w:pPr>
      <w:pStyle w:val="Noga"/>
      <w:pBdr>
        <w:top w:val="single" w:sz="4" w:space="1" w:color="auto"/>
      </w:pBdr>
      <w:rPr>
        <w:sz w:val="16"/>
        <w:szCs w:val="16"/>
      </w:rPr>
    </w:pPr>
    <w:r w:rsidRPr="004716DB">
      <w:rPr>
        <w:sz w:val="16"/>
        <w:szCs w:val="16"/>
      </w:rPr>
      <w:t>OD</w:t>
    </w:r>
    <w:r w:rsidR="00057526">
      <w:rPr>
        <w:sz w:val="16"/>
        <w:szCs w:val="16"/>
      </w:rPr>
      <w:t>POTS-37</w:t>
    </w:r>
    <w:r w:rsidRPr="00F277FC">
      <w:rPr>
        <w:sz w:val="16"/>
        <w:szCs w:val="16"/>
      </w:rPr>
      <w:t>/20</w:t>
    </w:r>
    <w:r>
      <w:rPr>
        <w:sz w:val="16"/>
        <w:szCs w:val="16"/>
      </w:rPr>
      <w:t>22</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7EE3" w14:textId="77777777" w:rsidR="00DB09A4" w:rsidRDefault="00DB09A4" w:rsidP="00107834">
      <w:r>
        <w:separator/>
      </w:r>
    </w:p>
  </w:footnote>
  <w:footnote w:type="continuationSeparator" w:id="0">
    <w:p w14:paraId="02A362E0" w14:textId="77777777" w:rsidR="00DB09A4" w:rsidRDefault="00DB09A4" w:rsidP="00107834">
      <w:r>
        <w:continuationSeparator/>
      </w:r>
    </w:p>
  </w:footnote>
  <w:footnote w:id="1">
    <w:p w14:paraId="59FD58BA" w14:textId="77777777" w:rsidR="00DB09A4" w:rsidRDefault="00DB09A4"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61FA7AF9" w:rsidR="00DB09A4" w:rsidRPr="00BB1E26" w:rsidRDefault="00DB09A4"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r w:rsidRPr="00A37BFD">
      <w:rPr>
        <w:sz w:val="16"/>
        <w:szCs w:val="16"/>
      </w:rPr>
      <w:t>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4FEA9" w14:textId="5F4E61A0" w:rsidR="00DB09A4" w:rsidRDefault="00DB09A4" w:rsidP="001F6543">
    <w:pPr>
      <w:pStyle w:val="Glava"/>
      <w:tabs>
        <w:tab w:val="left" w:pos="5112"/>
      </w:tabs>
      <w:spacing w:before="120" w:line="240" w:lineRule="exact"/>
      <w:rPr>
        <w:rFonts w:cs="Arial"/>
        <w:sz w:val="16"/>
      </w:rPr>
    </w:pPr>
    <w:r>
      <w:rPr>
        <w:noProof/>
      </w:rPr>
      <w:drawing>
        <wp:anchor distT="0" distB="0" distL="114300" distR="114300" simplePos="0" relativeHeight="251657728" behindDoc="1" locked="0" layoutInCell="1" allowOverlap="1" wp14:anchorId="5E343B0D" wp14:editId="70E5388F">
          <wp:simplePos x="0" y="0"/>
          <wp:positionH relativeFrom="page">
            <wp:posOffset>568960</wp:posOffset>
          </wp:positionH>
          <wp:positionV relativeFrom="page">
            <wp:posOffset>621665</wp:posOffset>
          </wp:positionV>
          <wp:extent cx="2372360" cy="313055"/>
          <wp:effectExtent l="0" t="0" r="0" b="0"/>
          <wp:wrapNone/>
          <wp:docPr id="2" name="Sl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AA7E06" w14:textId="77777777" w:rsidR="00DB09A4" w:rsidRDefault="00DB09A4" w:rsidP="001F6543">
    <w:pPr>
      <w:pStyle w:val="Glava"/>
      <w:tabs>
        <w:tab w:val="left" w:pos="284"/>
        <w:tab w:val="left" w:pos="5112"/>
      </w:tabs>
      <w:spacing w:before="120" w:line="240" w:lineRule="exact"/>
      <w:rPr>
        <w:rFonts w:cs="Arial"/>
        <w:sz w:val="16"/>
      </w:rPr>
    </w:pPr>
  </w:p>
  <w:p w14:paraId="36B183EC" w14:textId="71DA3A69" w:rsidR="00DB09A4" w:rsidRPr="008F3500" w:rsidRDefault="00DB09A4" w:rsidP="004F2C85">
    <w:pPr>
      <w:pStyle w:val="Glava"/>
      <w:tabs>
        <w:tab w:val="left" w:pos="284"/>
        <w:tab w:val="left" w:pos="5670"/>
      </w:tabs>
      <w:spacing w:before="120" w:line="240" w:lineRule="exact"/>
      <w:ind w:firstLine="284"/>
      <w:rPr>
        <w:rFonts w:cs="Arial"/>
        <w:sz w:val="16"/>
      </w:rPr>
    </w:pP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01 478 83 30</w:t>
    </w:r>
  </w:p>
  <w:p w14:paraId="29946346" w14:textId="3602149E" w:rsidR="00DB09A4" w:rsidRDefault="00DB09A4" w:rsidP="004F2C85">
    <w:pPr>
      <w:pStyle w:val="Glava"/>
      <w:tabs>
        <w:tab w:val="left" w:pos="5670"/>
      </w:tabs>
      <w:spacing w:line="240" w:lineRule="exact"/>
      <w:rPr>
        <w:rFonts w:cs="Arial"/>
        <w:sz w:val="16"/>
      </w:rPr>
    </w:pPr>
    <w:r w:rsidRPr="008F3500">
      <w:rPr>
        <w:rFonts w:cs="Arial"/>
        <w:sz w:val="16"/>
      </w:rPr>
      <w:tab/>
    </w:r>
    <w:r>
      <w:rPr>
        <w:rFonts w:cs="Arial"/>
        <w:sz w:val="16"/>
      </w:rPr>
      <w:tab/>
    </w:r>
    <w:r w:rsidRPr="008F3500">
      <w:rPr>
        <w:rFonts w:cs="Arial"/>
        <w:sz w:val="16"/>
      </w:rPr>
      <w:t xml:space="preserve">E: </w:t>
    </w:r>
    <w:hyperlink r:id="rId2" w:history="1">
      <w:r w:rsidRPr="00010B69">
        <w:rPr>
          <w:rStyle w:val="Hiperpovezava"/>
          <w:rFonts w:cs="Arial"/>
          <w:sz w:val="16"/>
        </w:rPr>
        <w:t>gp.mju@gov.si</w:t>
      </w:r>
    </w:hyperlink>
  </w:p>
  <w:p w14:paraId="6E1EFC05" w14:textId="22603418" w:rsidR="00DB09A4" w:rsidRPr="008F3500" w:rsidRDefault="00DB09A4" w:rsidP="004F2C85">
    <w:pPr>
      <w:pStyle w:val="Glava"/>
      <w:tabs>
        <w:tab w:val="left" w:pos="5670"/>
      </w:tabs>
      <w:spacing w:line="240" w:lineRule="exact"/>
      <w:rPr>
        <w:rFonts w:cs="Arial"/>
        <w:sz w:val="16"/>
      </w:rPr>
    </w:pPr>
    <w:r>
      <w:rPr>
        <w:rFonts w:cs="Arial"/>
        <w:sz w:val="16"/>
      </w:rPr>
      <w:tab/>
    </w:r>
    <w:r>
      <w:rPr>
        <w:rFonts w:cs="Arial"/>
        <w:sz w:val="16"/>
      </w:rPr>
      <w:tab/>
    </w:r>
    <w:hyperlink r:id="rId3" w:history="1">
      <w:r w:rsidRPr="00010B69">
        <w:rPr>
          <w:rStyle w:val="Hiperpovezava"/>
          <w:rFonts w:cs="Arial"/>
          <w:sz w:val="16"/>
        </w:rPr>
        <w:t>www.mju.gov.si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9339CB"/>
    <w:multiLevelType w:val="hybridMultilevel"/>
    <w:tmpl w:val="FC945D8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52E7B"/>
    <w:multiLevelType w:val="hybridMultilevel"/>
    <w:tmpl w:val="2FCAAB9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0E00430D"/>
    <w:multiLevelType w:val="hybridMultilevel"/>
    <w:tmpl w:val="611AB052"/>
    <w:lvl w:ilvl="0" w:tplc="5C3287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6F5A1C"/>
    <w:multiLevelType w:val="hybridMultilevel"/>
    <w:tmpl w:val="18EEAE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950D58"/>
    <w:multiLevelType w:val="hybridMultilevel"/>
    <w:tmpl w:val="1F0EE1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331AF3"/>
    <w:multiLevelType w:val="hybridMultilevel"/>
    <w:tmpl w:val="A6DEFFB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CB6392A"/>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11" w15:restartNumberingAfterBreak="0">
    <w:nsid w:val="1D0D1FE7"/>
    <w:multiLevelType w:val="multilevel"/>
    <w:tmpl w:val="2114831E"/>
    <w:numStyleLink w:val="Headings"/>
  </w:abstractNum>
  <w:abstractNum w:abstractNumId="12" w15:restartNumberingAfterBreak="0">
    <w:nsid w:val="2F7F524D"/>
    <w:multiLevelType w:val="hybridMultilevel"/>
    <w:tmpl w:val="8F6A3E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297626"/>
    <w:multiLevelType w:val="hybridMultilevel"/>
    <w:tmpl w:val="C9CE7F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E06A80"/>
    <w:multiLevelType w:val="hybridMultilevel"/>
    <w:tmpl w:val="472847F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E20121"/>
    <w:multiLevelType w:val="hybridMultilevel"/>
    <w:tmpl w:val="AC746134"/>
    <w:lvl w:ilvl="0" w:tplc="07627C2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04"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584E6A4B"/>
    <w:multiLevelType w:val="hybridMultilevel"/>
    <w:tmpl w:val="C6900706"/>
    <w:lvl w:ilvl="0" w:tplc="7306334A">
      <w:start w:val="1"/>
      <w:numFmt w:val="bullet"/>
      <w:lvlText w:val="-"/>
      <w:lvlJc w:val="left"/>
      <w:pPr>
        <w:ind w:left="1149" w:hanging="360"/>
      </w:pPr>
      <w:rPr>
        <w:rFonts w:ascii="Arial" w:hAnsi="Arial" w:hint="default"/>
      </w:rPr>
    </w:lvl>
    <w:lvl w:ilvl="1" w:tplc="7306334A">
      <w:start w:val="1"/>
      <w:numFmt w:val="bullet"/>
      <w:lvlText w:val="-"/>
      <w:lvlJc w:val="left"/>
      <w:pPr>
        <w:ind w:left="1869" w:hanging="360"/>
      </w:pPr>
      <w:rPr>
        <w:rFonts w:ascii="Arial" w:hAnsi="Arial"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18"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9" w15:restartNumberingAfterBreak="0">
    <w:nsid w:val="5E5068C5"/>
    <w:multiLevelType w:val="hybridMultilevel"/>
    <w:tmpl w:val="AFBC36B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A013B7"/>
    <w:multiLevelType w:val="hybridMultilevel"/>
    <w:tmpl w:val="120EFC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2" w15:restartNumberingAfterBreak="0">
    <w:nsid w:val="6D11073E"/>
    <w:multiLevelType w:val="hybridMultilevel"/>
    <w:tmpl w:val="C5421EB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5"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abstractNumId w:val="23"/>
  </w:num>
  <w:num w:numId="2">
    <w:abstractNumId w:val="11"/>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abstractNumId w:val="21"/>
  </w:num>
  <w:num w:numId="4">
    <w:abstractNumId w:val="5"/>
  </w:num>
  <w:num w:numId="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10"/>
  </w:num>
  <w:num w:numId="7">
    <w:abstractNumId w:val="18"/>
  </w:num>
  <w:num w:numId="8">
    <w:abstractNumId w:val="24"/>
  </w:num>
  <w:num w:numId="9">
    <w:abstractNumId w:val="0"/>
  </w:num>
  <w:num w:numId="10">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1">
    <w:abstractNumId w:val="26"/>
  </w:num>
  <w:num w:numId="12">
    <w:abstractNumId w:val="4"/>
  </w:num>
  <w:num w:numId="13">
    <w:abstractNumId w:val="13"/>
  </w:num>
  <w:num w:numId="14">
    <w:abstractNumId w:val="17"/>
  </w:num>
  <w:num w:numId="15">
    <w:abstractNumId w:val="8"/>
  </w:num>
  <w:num w:numId="16">
    <w:abstractNumId w:val="9"/>
  </w:num>
  <w:num w:numId="17">
    <w:abstractNumId w:val="19"/>
  </w:num>
  <w:num w:numId="18">
    <w:abstractNumId w:val="7"/>
  </w:num>
  <w:num w:numId="19">
    <w:abstractNumId w:val="14"/>
  </w:num>
  <w:num w:numId="20">
    <w:abstractNumId w:val="2"/>
  </w:num>
  <w:num w:numId="21">
    <w:abstractNumId w:val="3"/>
  </w:num>
  <w:num w:numId="22">
    <w:abstractNumId w:val="12"/>
  </w:num>
  <w:num w:numId="23">
    <w:abstractNumId w:val="22"/>
  </w:num>
  <w:num w:numId="24">
    <w:abstractNumId w:val="15"/>
  </w:num>
  <w:num w:numId="25">
    <w:abstractNumId w:val="16"/>
  </w:num>
  <w:num w:numId="26">
    <w:abstractNumId w:val="11"/>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25"/>
  </w:num>
  <w:num w:numId="29">
    <w:abstractNumId w:val="11"/>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0">
    <w:abstractNumId w:val="6"/>
  </w:num>
  <w:num w:numId="31">
    <w:abstractNumId w:val="11"/>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2">
    <w:abstractNumId w:val="11"/>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3">
    <w:abstractNumId w:val="11"/>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4">
    <w:abstractNumId w:val="11"/>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readOnly" w:enforcement="0"/>
  <w:defaultTabStop w:val="709"/>
  <w:hyphenationZone w:val="425"/>
  <w:characterSpacingControl w:val="doNotCompress"/>
  <w:hdrShapeDefaults>
    <o:shapedefaults v:ext="edit" spidmax="177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412A"/>
    <w:rsid w:val="00004B23"/>
    <w:rsid w:val="000053FB"/>
    <w:rsid w:val="00005B6F"/>
    <w:rsid w:val="00005F4B"/>
    <w:rsid w:val="000061E1"/>
    <w:rsid w:val="00007D4C"/>
    <w:rsid w:val="00010DAC"/>
    <w:rsid w:val="00010E67"/>
    <w:rsid w:val="00011ADB"/>
    <w:rsid w:val="00012BC1"/>
    <w:rsid w:val="00013945"/>
    <w:rsid w:val="00014AA2"/>
    <w:rsid w:val="0001513E"/>
    <w:rsid w:val="00015DD6"/>
    <w:rsid w:val="0001696C"/>
    <w:rsid w:val="00021ED4"/>
    <w:rsid w:val="000239BE"/>
    <w:rsid w:val="00023C31"/>
    <w:rsid w:val="00024F40"/>
    <w:rsid w:val="00025569"/>
    <w:rsid w:val="00030107"/>
    <w:rsid w:val="00032F67"/>
    <w:rsid w:val="00033810"/>
    <w:rsid w:val="000344DF"/>
    <w:rsid w:val="0003458C"/>
    <w:rsid w:val="00034C95"/>
    <w:rsid w:val="00036E11"/>
    <w:rsid w:val="00037389"/>
    <w:rsid w:val="0003772F"/>
    <w:rsid w:val="000409F4"/>
    <w:rsid w:val="00043793"/>
    <w:rsid w:val="0004407A"/>
    <w:rsid w:val="00044D99"/>
    <w:rsid w:val="00046352"/>
    <w:rsid w:val="00046BEB"/>
    <w:rsid w:val="00050488"/>
    <w:rsid w:val="00051125"/>
    <w:rsid w:val="00051827"/>
    <w:rsid w:val="00053ABB"/>
    <w:rsid w:val="00053B35"/>
    <w:rsid w:val="00053FD0"/>
    <w:rsid w:val="00054039"/>
    <w:rsid w:val="0005594F"/>
    <w:rsid w:val="00056F40"/>
    <w:rsid w:val="00057526"/>
    <w:rsid w:val="00060E2A"/>
    <w:rsid w:val="0006117D"/>
    <w:rsid w:val="00061C22"/>
    <w:rsid w:val="00062A08"/>
    <w:rsid w:val="00062B71"/>
    <w:rsid w:val="0006500B"/>
    <w:rsid w:val="0006669E"/>
    <w:rsid w:val="0007004C"/>
    <w:rsid w:val="00070C16"/>
    <w:rsid w:val="000710AF"/>
    <w:rsid w:val="00072CD2"/>
    <w:rsid w:val="00072FD5"/>
    <w:rsid w:val="000753A3"/>
    <w:rsid w:val="000757BF"/>
    <w:rsid w:val="00075C2F"/>
    <w:rsid w:val="00075E0E"/>
    <w:rsid w:val="000764C0"/>
    <w:rsid w:val="00077BD5"/>
    <w:rsid w:val="0008090B"/>
    <w:rsid w:val="0008101A"/>
    <w:rsid w:val="00081155"/>
    <w:rsid w:val="00081A90"/>
    <w:rsid w:val="00082371"/>
    <w:rsid w:val="00084CA3"/>
    <w:rsid w:val="0008549E"/>
    <w:rsid w:val="00085946"/>
    <w:rsid w:val="00086C91"/>
    <w:rsid w:val="000906D0"/>
    <w:rsid w:val="000918E8"/>
    <w:rsid w:val="0009194F"/>
    <w:rsid w:val="00092E35"/>
    <w:rsid w:val="000945C1"/>
    <w:rsid w:val="00095609"/>
    <w:rsid w:val="00095FBD"/>
    <w:rsid w:val="0009613A"/>
    <w:rsid w:val="000965DF"/>
    <w:rsid w:val="00096C5C"/>
    <w:rsid w:val="00096CFE"/>
    <w:rsid w:val="00097A70"/>
    <w:rsid w:val="000A0608"/>
    <w:rsid w:val="000A2C67"/>
    <w:rsid w:val="000A351D"/>
    <w:rsid w:val="000A4571"/>
    <w:rsid w:val="000A4B6A"/>
    <w:rsid w:val="000A6120"/>
    <w:rsid w:val="000A6BCA"/>
    <w:rsid w:val="000A74D6"/>
    <w:rsid w:val="000B17D4"/>
    <w:rsid w:val="000B3A6A"/>
    <w:rsid w:val="000B463B"/>
    <w:rsid w:val="000B66C4"/>
    <w:rsid w:val="000B69AB"/>
    <w:rsid w:val="000B7A9C"/>
    <w:rsid w:val="000C00CD"/>
    <w:rsid w:val="000C087E"/>
    <w:rsid w:val="000C1FA5"/>
    <w:rsid w:val="000C2CEF"/>
    <w:rsid w:val="000C3449"/>
    <w:rsid w:val="000C3AA0"/>
    <w:rsid w:val="000C5D43"/>
    <w:rsid w:val="000C603C"/>
    <w:rsid w:val="000C63F7"/>
    <w:rsid w:val="000C7058"/>
    <w:rsid w:val="000C735E"/>
    <w:rsid w:val="000C799C"/>
    <w:rsid w:val="000D2D11"/>
    <w:rsid w:val="000D2FB5"/>
    <w:rsid w:val="000D4083"/>
    <w:rsid w:val="000D46CB"/>
    <w:rsid w:val="000E087A"/>
    <w:rsid w:val="000E1297"/>
    <w:rsid w:val="000E1753"/>
    <w:rsid w:val="000E1EBF"/>
    <w:rsid w:val="000E1FBD"/>
    <w:rsid w:val="000E2AF5"/>
    <w:rsid w:val="000E359F"/>
    <w:rsid w:val="000E3B7E"/>
    <w:rsid w:val="000E41D2"/>
    <w:rsid w:val="000E5665"/>
    <w:rsid w:val="000E6293"/>
    <w:rsid w:val="000E6EAC"/>
    <w:rsid w:val="000E73A2"/>
    <w:rsid w:val="000E7E80"/>
    <w:rsid w:val="000F224E"/>
    <w:rsid w:val="000F3AB1"/>
    <w:rsid w:val="000F4347"/>
    <w:rsid w:val="000F5C3D"/>
    <w:rsid w:val="000F5F56"/>
    <w:rsid w:val="000F6503"/>
    <w:rsid w:val="000F75C6"/>
    <w:rsid w:val="000F79E2"/>
    <w:rsid w:val="000F79F4"/>
    <w:rsid w:val="00100389"/>
    <w:rsid w:val="0010091F"/>
    <w:rsid w:val="00101682"/>
    <w:rsid w:val="00103168"/>
    <w:rsid w:val="00103206"/>
    <w:rsid w:val="00103EFB"/>
    <w:rsid w:val="00105059"/>
    <w:rsid w:val="0010617B"/>
    <w:rsid w:val="00107834"/>
    <w:rsid w:val="00107CCC"/>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4CB3"/>
    <w:rsid w:val="001259CD"/>
    <w:rsid w:val="00126055"/>
    <w:rsid w:val="00126A68"/>
    <w:rsid w:val="00126FA0"/>
    <w:rsid w:val="00127C93"/>
    <w:rsid w:val="001302FB"/>
    <w:rsid w:val="0013072E"/>
    <w:rsid w:val="00130C32"/>
    <w:rsid w:val="001317DD"/>
    <w:rsid w:val="00131CF2"/>
    <w:rsid w:val="00132665"/>
    <w:rsid w:val="0013329B"/>
    <w:rsid w:val="00134359"/>
    <w:rsid w:val="00135805"/>
    <w:rsid w:val="001361B7"/>
    <w:rsid w:val="00137731"/>
    <w:rsid w:val="00140271"/>
    <w:rsid w:val="0014085D"/>
    <w:rsid w:val="0014143C"/>
    <w:rsid w:val="00142B7B"/>
    <w:rsid w:val="00142EA9"/>
    <w:rsid w:val="001452B3"/>
    <w:rsid w:val="001459C1"/>
    <w:rsid w:val="00146505"/>
    <w:rsid w:val="0014694B"/>
    <w:rsid w:val="00146AD4"/>
    <w:rsid w:val="00147E2E"/>
    <w:rsid w:val="001505A5"/>
    <w:rsid w:val="0015222F"/>
    <w:rsid w:val="00152883"/>
    <w:rsid w:val="00152B13"/>
    <w:rsid w:val="00154F57"/>
    <w:rsid w:val="00156034"/>
    <w:rsid w:val="0015723E"/>
    <w:rsid w:val="00160422"/>
    <w:rsid w:val="00162166"/>
    <w:rsid w:val="00162D23"/>
    <w:rsid w:val="00164BC6"/>
    <w:rsid w:val="00167278"/>
    <w:rsid w:val="001678FE"/>
    <w:rsid w:val="00167E9F"/>
    <w:rsid w:val="0017096D"/>
    <w:rsid w:val="00170ED2"/>
    <w:rsid w:val="001710D5"/>
    <w:rsid w:val="001716C5"/>
    <w:rsid w:val="001728E4"/>
    <w:rsid w:val="001738D6"/>
    <w:rsid w:val="0017436F"/>
    <w:rsid w:val="00174D87"/>
    <w:rsid w:val="00175E27"/>
    <w:rsid w:val="00175F60"/>
    <w:rsid w:val="001761A8"/>
    <w:rsid w:val="0017620C"/>
    <w:rsid w:val="0017668E"/>
    <w:rsid w:val="00177044"/>
    <w:rsid w:val="001774D0"/>
    <w:rsid w:val="00181379"/>
    <w:rsid w:val="0018260B"/>
    <w:rsid w:val="00182BED"/>
    <w:rsid w:val="00183B7A"/>
    <w:rsid w:val="001902A0"/>
    <w:rsid w:val="00191139"/>
    <w:rsid w:val="001918D2"/>
    <w:rsid w:val="00191EA7"/>
    <w:rsid w:val="001946EF"/>
    <w:rsid w:val="00195655"/>
    <w:rsid w:val="00195B86"/>
    <w:rsid w:val="001964EE"/>
    <w:rsid w:val="001968C5"/>
    <w:rsid w:val="001977E2"/>
    <w:rsid w:val="001A08FC"/>
    <w:rsid w:val="001A2464"/>
    <w:rsid w:val="001A2C18"/>
    <w:rsid w:val="001A3128"/>
    <w:rsid w:val="001A3A88"/>
    <w:rsid w:val="001A443D"/>
    <w:rsid w:val="001A48C6"/>
    <w:rsid w:val="001A4901"/>
    <w:rsid w:val="001A4A37"/>
    <w:rsid w:val="001A6646"/>
    <w:rsid w:val="001A68E9"/>
    <w:rsid w:val="001B0448"/>
    <w:rsid w:val="001B0726"/>
    <w:rsid w:val="001B174A"/>
    <w:rsid w:val="001B1943"/>
    <w:rsid w:val="001B47C1"/>
    <w:rsid w:val="001B5119"/>
    <w:rsid w:val="001B5B75"/>
    <w:rsid w:val="001B6F26"/>
    <w:rsid w:val="001C2E5B"/>
    <w:rsid w:val="001C3314"/>
    <w:rsid w:val="001C38DC"/>
    <w:rsid w:val="001C465D"/>
    <w:rsid w:val="001C4D4E"/>
    <w:rsid w:val="001C5AE3"/>
    <w:rsid w:val="001C6056"/>
    <w:rsid w:val="001C650C"/>
    <w:rsid w:val="001C7691"/>
    <w:rsid w:val="001D0C56"/>
    <w:rsid w:val="001D1D79"/>
    <w:rsid w:val="001D1FB0"/>
    <w:rsid w:val="001D4216"/>
    <w:rsid w:val="001D457E"/>
    <w:rsid w:val="001D46BA"/>
    <w:rsid w:val="001D49D3"/>
    <w:rsid w:val="001D658A"/>
    <w:rsid w:val="001D6A27"/>
    <w:rsid w:val="001D7256"/>
    <w:rsid w:val="001D779A"/>
    <w:rsid w:val="001E1E80"/>
    <w:rsid w:val="001E20E7"/>
    <w:rsid w:val="001E2EA1"/>
    <w:rsid w:val="001E3399"/>
    <w:rsid w:val="001E3C51"/>
    <w:rsid w:val="001E685C"/>
    <w:rsid w:val="001E6D29"/>
    <w:rsid w:val="001F0C07"/>
    <w:rsid w:val="001F0EE9"/>
    <w:rsid w:val="001F13A8"/>
    <w:rsid w:val="001F191F"/>
    <w:rsid w:val="001F22A5"/>
    <w:rsid w:val="001F2C54"/>
    <w:rsid w:val="001F361B"/>
    <w:rsid w:val="001F3839"/>
    <w:rsid w:val="001F4933"/>
    <w:rsid w:val="001F614F"/>
    <w:rsid w:val="001F619F"/>
    <w:rsid w:val="001F6202"/>
    <w:rsid w:val="001F6543"/>
    <w:rsid w:val="001F6CF1"/>
    <w:rsid w:val="001F6F87"/>
    <w:rsid w:val="001F70C7"/>
    <w:rsid w:val="001F7D92"/>
    <w:rsid w:val="00200C41"/>
    <w:rsid w:val="00201094"/>
    <w:rsid w:val="002016D3"/>
    <w:rsid w:val="002026C4"/>
    <w:rsid w:val="002027BC"/>
    <w:rsid w:val="00202EFE"/>
    <w:rsid w:val="00203B9B"/>
    <w:rsid w:val="00210B57"/>
    <w:rsid w:val="0021140A"/>
    <w:rsid w:val="00213ABB"/>
    <w:rsid w:val="00220B21"/>
    <w:rsid w:val="00220F75"/>
    <w:rsid w:val="00221843"/>
    <w:rsid w:val="00221F2B"/>
    <w:rsid w:val="002220C8"/>
    <w:rsid w:val="00223691"/>
    <w:rsid w:val="0022382A"/>
    <w:rsid w:val="00224601"/>
    <w:rsid w:val="00224680"/>
    <w:rsid w:val="0022522F"/>
    <w:rsid w:val="002263A5"/>
    <w:rsid w:val="0023039B"/>
    <w:rsid w:val="00231D36"/>
    <w:rsid w:val="0023306B"/>
    <w:rsid w:val="002331D0"/>
    <w:rsid w:val="002336D8"/>
    <w:rsid w:val="00234453"/>
    <w:rsid w:val="002359AF"/>
    <w:rsid w:val="00236563"/>
    <w:rsid w:val="00236D0D"/>
    <w:rsid w:val="0024135B"/>
    <w:rsid w:val="00241A27"/>
    <w:rsid w:val="00241A4A"/>
    <w:rsid w:val="00241BE4"/>
    <w:rsid w:val="00242394"/>
    <w:rsid w:val="00244EAA"/>
    <w:rsid w:val="00245D29"/>
    <w:rsid w:val="0024786C"/>
    <w:rsid w:val="00250608"/>
    <w:rsid w:val="00253909"/>
    <w:rsid w:val="0025409F"/>
    <w:rsid w:val="002540F5"/>
    <w:rsid w:val="002550E4"/>
    <w:rsid w:val="00255517"/>
    <w:rsid w:val="00255BE8"/>
    <w:rsid w:val="0025682D"/>
    <w:rsid w:val="00256A17"/>
    <w:rsid w:val="002573C1"/>
    <w:rsid w:val="002579F4"/>
    <w:rsid w:val="00257A73"/>
    <w:rsid w:val="00260AB2"/>
    <w:rsid w:val="00260E34"/>
    <w:rsid w:val="002616C9"/>
    <w:rsid w:val="00261E51"/>
    <w:rsid w:val="0026259F"/>
    <w:rsid w:val="0026289B"/>
    <w:rsid w:val="002639F8"/>
    <w:rsid w:val="00263F7A"/>
    <w:rsid w:val="002642BD"/>
    <w:rsid w:val="00265BD0"/>
    <w:rsid w:val="00265FD8"/>
    <w:rsid w:val="002678B9"/>
    <w:rsid w:val="002704F3"/>
    <w:rsid w:val="00270B55"/>
    <w:rsid w:val="00270F31"/>
    <w:rsid w:val="00271A11"/>
    <w:rsid w:val="002721D1"/>
    <w:rsid w:val="002727DB"/>
    <w:rsid w:val="002730C5"/>
    <w:rsid w:val="00274551"/>
    <w:rsid w:val="0027498A"/>
    <w:rsid w:val="002761F6"/>
    <w:rsid w:val="002814E9"/>
    <w:rsid w:val="00281AAF"/>
    <w:rsid w:val="00281F5F"/>
    <w:rsid w:val="002827C6"/>
    <w:rsid w:val="00283F15"/>
    <w:rsid w:val="002841F1"/>
    <w:rsid w:val="00285120"/>
    <w:rsid w:val="00286474"/>
    <w:rsid w:val="00286A9E"/>
    <w:rsid w:val="00287425"/>
    <w:rsid w:val="002903E9"/>
    <w:rsid w:val="00291410"/>
    <w:rsid w:val="00292D53"/>
    <w:rsid w:val="00293294"/>
    <w:rsid w:val="00293925"/>
    <w:rsid w:val="00294344"/>
    <w:rsid w:val="00294EBA"/>
    <w:rsid w:val="00295794"/>
    <w:rsid w:val="002958FE"/>
    <w:rsid w:val="002964CB"/>
    <w:rsid w:val="002965B8"/>
    <w:rsid w:val="00297968"/>
    <w:rsid w:val="002A09CF"/>
    <w:rsid w:val="002A11CB"/>
    <w:rsid w:val="002A17A0"/>
    <w:rsid w:val="002A1E56"/>
    <w:rsid w:val="002A2BF9"/>
    <w:rsid w:val="002A3274"/>
    <w:rsid w:val="002A367F"/>
    <w:rsid w:val="002A3A5F"/>
    <w:rsid w:val="002A52A4"/>
    <w:rsid w:val="002A611D"/>
    <w:rsid w:val="002A61DD"/>
    <w:rsid w:val="002A6853"/>
    <w:rsid w:val="002B0C97"/>
    <w:rsid w:val="002B1AFF"/>
    <w:rsid w:val="002B2B13"/>
    <w:rsid w:val="002B2DB9"/>
    <w:rsid w:val="002B3833"/>
    <w:rsid w:val="002B4C23"/>
    <w:rsid w:val="002B5236"/>
    <w:rsid w:val="002B7543"/>
    <w:rsid w:val="002B7DC0"/>
    <w:rsid w:val="002C0B4F"/>
    <w:rsid w:val="002C0DEB"/>
    <w:rsid w:val="002C427C"/>
    <w:rsid w:val="002C456C"/>
    <w:rsid w:val="002C4C03"/>
    <w:rsid w:val="002C5389"/>
    <w:rsid w:val="002C5B2C"/>
    <w:rsid w:val="002C719F"/>
    <w:rsid w:val="002C7B81"/>
    <w:rsid w:val="002D0B3E"/>
    <w:rsid w:val="002D106D"/>
    <w:rsid w:val="002D431F"/>
    <w:rsid w:val="002D4F2D"/>
    <w:rsid w:val="002D5895"/>
    <w:rsid w:val="002D6AC5"/>
    <w:rsid w:val="002D6CB5"/>
    <w:rsid w:val="002D6FE3"/>
    <w:rsid w:val="002E2814"/>
    <w:rsid w:val="002E319E"/>
    <w:rsid w:val="002E3479"/>
    <w:rsid w:val="002E4ECA"/>
    <w:rsid w:val="002F1369"/>
    <w:rsid w:val="002F29A0"/>
    <w:rsid w:val="002F314B"/>
    <w:rsid w:val="002F4EE3"/>
    <w:rsid w:val="002F5410"/>
    <w:rsid w:val="002F5592"/>
    <w:rsid w:val="002F70B3"/>
    <w:rsid w:val="002F7F47"/>
    <w:rsid w:val="002F7F9C"/>
    <w:rsid w:val="00300276"/>
    <w:rsid w:val="0030028A"/>
    <w:rsid w:val="00300447"/>
    <w:rsid w:val="00302ABC"/>
    <w:rsid w:val="00302EFC"/>
    <w:rsid w:val="00303271"/>
    <w:rsid w:val="003038EB"/>
    <w:rsid w:val="00303F1F"/>
    <w:rsid w:val="00304BC5"/>
    <w:rsid w:val="00306387"/>
    <w:rsid w:val="003066E2"/>
    <w:rsid w:val="00306DDF"/>
    <w:rsid w:val="00307C19"/>
    <w:rsid w:val="00307F37"/>
    <w:rsid w:val="003133A1"/>
    <w:rsid w:val="0031393C"/>
    <w:rsid w:val="00314CC6"/>
    <w:rsid w:val="00315C13"/>
    <w:rsid w:val="0031692C"/>
    <w:rsid w:val="003174CC"/>
    <w:rsid w:val="00320AE5"/>
    <w:rsid w:val="003220BA"/>
    <w:rsid w:val="00325796"/>
    <w:rsid w:val="003261E4"/>
    <w:rsid w:val="0032699A"/>
    <w:rsid w:val="0032730C"/>
    <w:rsid w:val="003275EB"/>
    <w:rsid w:val="00327A7C"/>
    <w:rsid w:val="00327B8F"/>
    <w:rsid w:val="00327ED5"/>
    <w:rsid w:val="00330C1D"/>
    <w:rsid w:val="00330E65"/>
    <w:rsid w:val="00332543"/>
    <w:rsid w:val="003330F1"/>
    <w:rsid w:val="003334F7"/>
    <w:rsid w:val="003353C1"/>
    <w:rsid w:val="00335EE6"/>
    <w:rsid w:val="00337624"/>
    <w:rsid w:val="003400B0"/>
    <w:rsid w:val="003409A0"/>
    <w:rsid w:val="00342B1C"/>
    <w:rsid w:val="00342C18"/>
    <w:rsid w:val="003437A3"/>
    <w:rsid w:val="003439F3"/>
    <w:rsid w:val="00343A24"/>
    <w:rsid w:val="00345B58"/>
    <w:rsid w:val="00346098"/>
    <w:rsid w:val="003468BE"/>
    <w:rsid w:val="00346B47"/>
    <w:rsid w:val="00347245"/>
    <w:rsid w:val="00347426"/>
    <w:rsid w:val="00347A8A"/>
    <w:rsid w:val="003505CF"/>
    <w:rsid w:val="00350D7A"/>
    <w:rsid w:val="003528C0"/>
    <w:rsid w:val="00352C33"/>
    <w:rsid w:val="0035571F"/>
    <w:rsid w:val="003566A8"/>
    <w:rsid w:val="00356890"/>
    <w:rsid w:val="00356B02"/>
    <w:rsid w:val="00360B5B"/>
    <w:rsid w:val="00361663"/>
    <w:rsid w:val="00361A6D"/>
    <w:rsid w:val="00361D9B"/>
    <w:rsid w:val="00361E99"/>
    <w:rsid w:val="003620D0"/>
    <w:rsid w:val="00363076"/>
    <w:rsid w:val="00363C45"/>
    <w:rsid w:val="00366B65"/>
    <w:rsid w:val="0037063D"/>
    <w:rsid w:val="00370F77"/>
    <w:rsid w:val="0037144A"/>
    <w:rsid w:val="003748F7"/>
    <w:rsid w:val="00375CA0"/>
    <w:rsid w:val="0037611F"/>
    <w:rsid w:val="00376417"/>
    <w:rsid w:val="0037655C"/>
    <w:rsid w:val="0038046F"/>
    <w:rsid w:val="003807D9"/>
    <w:rsid w:val="00380A46"/>
    <w:rsid w:val="00381494"/>
    <w:rsid w:val="00384883"/>
    <w:rsid w:val="00385046"/>
    <w:rsid w:val="003909C0"/>
    <w:rsid w:val="00391155"/>
    <w:rsid w:val="0039207F"/>
    <w:rsid w:val="00392739"/>
    <w:rsid w:val="00392DDB"/>
    <w:rsid w:val="00393984"/>
    <w:rsid w:val="00395ABF"/>
    <w:rsid w:val="00395FFE"/>
    <w:rsid w:val="00396276"/>
    <w:rsid w:val="003971E2"/>
    <w:rsid w:val="003978FA"/>
    <w:rsid w:val="003A00D9"/>
    <w:rsid w:val="003A07C9"/>
    <w:rsid w:val="003A0A79"/>
    <w:rsid w:val="003A1941"/>
    <w:rsid w:val="003A222A"/>
    <w:rsid w:val="003A2683"/>
    <w:rsid w:val="003A2A07"/>
    <w:rsid w:val="003A2EFB"/>
    <w:rsid w:val="003A3A4F"/>
    <w:rsid w:val="003A3B77"/>
    <w:rsid w:val="003A4B6E"/>
    <w:rsid w:val="003A4DDD"/>
    <w:rsid w:val="003A54D9"/>
    <w:rsid w:val="003A5917"/>
    <w:rsid w:val="003A59DE"/>
    <w:rsid w:val="003A62E8"/>
    <w:rsid w:val="003A77BA"/>
    <w:rsid w:val="003A79F7"/>
    <w:rsid w:val="003A7BFA"/>
    <w:rsid w:val="003B0E4E"/>
    <w:rsid w:val="003B0F86"/>
    <w:rsid w:val="003B4010"/>
    <w:rsid w:val="003B4417"/>
    <w:rsid w:val="003B5B0C"/>
    <w:rsid w:val="003B5C2B"/>
    <w:rsid w:val="003B66CD"/>
    <w:rsid w:val="003B682A"/>
    <w:rsid w:val="003C020D"/>
    <w:rsid w:val="003C1A83"/>
    <w:rsid w:val="003C1C0F"/>
    <w:rsid w:val="003C203A"/>
    <w:rsid w:val="003C2AB3"/>
    <w:rsid w:val="003C3E00"/>
    <w:rsid w:val="003C4132"/>
    <w:rsid w:val="003C4195"/>
    <w:rsid w:val="003C470F"/>
    <w:rsid w:val="003C5845"/>
    <w:rsid w:val="003C5CB2"/>
    <w:rsid w:val="003C6325"/>
    <w:rsid w:val="003C7837"/>
    <w:rsid w:val="003D023F"/>
    <w:rsid w:val="003D09CD"/>
    <w:rsid w:val="003D0E91"/>
    <w:rsid w:val="003D4053"/>
    <w:rsid w:val="003D4167"/>
    <w:rsid w:val="003D588D"/>
    <w:rsid w:val="003D5A9D"/>
    <w:rsid w:val="003D6F8D"/>
    <w:rsid w:val="003D7934"/>
    <w:rsid w:val="003D796F"/>
    <w:rsid w:val="003E0034"/>
    <w:rsid w:val="003E07F4"/>
    <w:rsid w:val="003E0C42"/>
    <w:rsid w:val="003E1483"/>
    <w:rsid w:val="003E2881"/>
    <w:rsid w:val="003E2908"/>
    <w:rsid w:val="003E2C47"/>
    <w:rsid w:val="003E43DF"/>
    <w:rsid w:val="003E5276"/>
    <w:rsid w:val="003E532B"/>
    <w:rsid w:val="003E56AA"/>
    <w:rsid w:val="003E59F2"/>
    <w:rsid w:val="003E6317"/>
    <w:rsid w:val="003E6EBC"/>
    <w:rsid w:val="003E74B3"/>
    <w:rsid w:val="003E74E5"/>
    <w:rsid w:val="003F0126"/>
    <w:rsid w:val="003F03D3"/>
    <w:rsid w:val="003F2D51"/>
    <w:rsid w:val="003F50B3"/>
    <w:rsid w:val="003F7D4F"/>
    <w:rsid w:val="003F7F4D"/>
    <w:rsid w:val="004006F7"/>
    <w:rsid w:val="00400A3C"/>
    <w:rsid w:val="00400B7D"/>
    <w:rsid w:val="004043BA"/>
    <w:rsid w:val="00404BB5"/>
    <w:rsid w:val="004052E0"/>
    <w:rsid w:val="00405FC0"/>
    <w:rsid w:val="004072A4"/>
    <w:rsid w:val="0040738C"/>
    <w:rsid w:val="00410F83"/>
    <w:rsid w:val="00411754"/>
    <w:rsid w:val="004154BF"/>
    <w:rsid w:val="00416F4A"/>
    <w:rsid w:val="00417851"/>
    <w:rsid w:val="00417C0E"/>
    <w:rsid w:val="004204BB"/>
    <w:rsid w:val="00420592"/>
    <w:rsid w:val="00420B40"/>
    <w:rsid w:val="00421822"/>
    <w:rsid w:val="0042466E"/>
    <w:rsid w:val="00424778"/>
    <w:rsid w:val="00424795"/>
    <w:rsid w:val="00424B74"/>
    <w:rsid w:val="00427AE0"/>
    <w:rsid w:val="00431E63"/>
    <w:rsid w:val="0043248E"/>
    <w:rsid w:val="00432AAE"/>
    <w:rsid w:val="00432E0E"/>
    <w:rsid w:val="00433661"/>
    <w:rsid w:val="00433926"/>
    <w:rsid w:val="00433E70"/>
    <w:rsid w:val="0043429B"/>
    <w:rsid w:val="0043451E"/>
    <w:rsid w:val="00434F81"/>
    <w:rsid w:val="00435075"/>
    <w:rsid w:val="00435E98"/>
    <w:rsid w:val="0044158E"/>
    <w:rsid w:val="00443B44"/>
    <w:rsid w:val="00445DA3"/>
    <w:rsid w:val="00445FA8"/>
    <w:rsid w:val="00446057"/>
    <w:rsid w:val="004461FD"/>
    <w:rsid w:val="00446C86"/>
    <w:rsid w:val="00446F71"/>
    <w:rsid w:val="004478D8"/>
    <w:rsid w:val="00447B2F"/>
    <w:rsid w:val="0045051A"/>
    <w:rsid w:val="00450FAE"/>
    <w:rsid w:val="004513D5"/>
    <w:rsid w:val="00451B24"/>
    <w:rsid w:val="00455162"/>
    <w:rsid w:val="00455B10"/>
    <w:rsid w:val="00455CB9"/>
    <w:rsid w:val="00455F3B"/>
    <w:rsid w:val="00457220"/>
    <w:rsid w:val="004574D9"/>
    <w:rsid w:val="004575C1"/>
    <w:rsid w:val="00461569"/>
    <w:rsid w:val="004621C7"/>
    <w:rsid w:val="00462A34"/>
    <w:rsid w:val="004636E6"/>
    <w:rsid w:val="00470593"/>
    <w:rsid w:val="0047109D"/>
    <w:rsid w:val="004716DB"/>
    <w:rsid w:val="00471C39"/>
    <w:rsid w:val="0047215B"/>
    <w:rsid w:val="00472292"/>
    <w:rsid w:val="00472345"/>
    <w:rsid w:val="00473775"/>
    <w:rsid w:val="00473BA8"/>
    <w:rsid w:val="00473C84"/>
    <w:rsid w:val="00474B80"/>
    <w:rsid w:val="00475D3F"/>
    <w:rsid w:val="00476FA5"/>
    <w:rsid w:val="004801FA"/>
    <w:rsid w:val="00480AB8"/>
    <w:rsid w:val="00481508"/>
    <w:rsid w:val="00482118"/>
    <w:rsid w:val="004827CE"/>
    <w:rsid w:val="00482F19"/>
    <w:rsid w:val="0048366E"/>
    <w:rsid w:val="004841DE"/>
    <w:rsid w:val="00484EBC"/>
    <w:rsid w:val="00486EC2"/>
    <w:rsid w:val="0048789E"/>
    <w:rsid w:val="00492101"/>
    <w:rsid w:val="004925BE"/>
    <w:rsid w:val="004933CD"/>
    <w:rsid w:val="00494323"/>
    <w:rsid w:val="00494682"/>
    <w:rsid w:val="004955BA"/>
    <w:rsid w:val="00496356"/>
    <w:rsid w:val="00496605"/>
    <w:rsid w:val="0049684E"/>
    <w:rsid w:val="00496B17"/>
    <w:rsid w:val="00496C55"/>
    <w:rsid w:val="00497031"/>
    <w:rsid w:val="004972F9"/>
    <w:rsid w:val="004A0329"/>
    <w:rsid w:val="004A0611"/>
    <w:rsid w:val="004A06D9"/>
    <w:rsid w:val="004A102D"/>
    <w:rsid w:val="004A11B8"/>
    <w:rsid w:val="004A135B"/>
    <w:rsid w:val="004A1F1E"/>
    <w:rsid w:val="004A20B9"/>
    <w:rsid w:val="004A2663"/>
    <w:rsid w:val="004A27FA"/>
    <w:rsid w:val="004A3E32"/>
    <w:rsid w:val="004A5168"/>
    <w:rsid w:val="004A62FF"/>
    <w:rsid w:val="004A6D29"/>
    <w:rsid w:val="004A7874"/>
    <w:rsid w:val="004A7991"/>
    <w:rsid w:val="004B3645"/>
    <w:rsid w:val="004B3B84"/>
    <w:rsid w:val="004B49AC"/>
    <w:rsid w:val="004B4DB1"/>
    <w:rsid w:val="004B7F76"/>
    <w:rsid w:val="004C0650"/>
    <w:rsid w:val="004C0A2F"/>
    <w:rsid w:val="004C1EBD"/>
    <w:rsid w:val="004C3632"/>
    <w:rsid w:val="004C56E5"/>
    <w:rsid w:val="004C57D9"/>
    <w:rsid w:val="004C597B"/>
    <w:rsid w:val="004C68EF"/>
    <w:rsid w:val="004C6BB6"/>
    <w:rsid w:val="004C6D4D"/>
    <w:rsid w:val="004C6F58"/>
    <w:rsid w:val="004D05F1"/>
    <w:rsid w:val="004D0CEE"/>
    <w:rsid w:val="004D0EBA"/>
    <w:rsid w:val="004D149C"/>
    <w:rsid w:val="004D1D42"/>
    <w:rsid w:val="004D20EB"/>
    <w:rsid w:val="004D2D58"/>
    <w:rsid w:val="004D33FD"/>
    <w:rsid w:val="004D3473"/>
    <w:rsid w:val="004D3A59"/>
    <w:rsid w:val="004D3F3F"/>
    <w:rsid w:val="004D4A7A"/>
    <w:rsid w:val="004D4D6A"/>
    <w:rsid w:val="004D5CA8"/>
    <w:rsid w:val="004D5EF4"/>
    <w:rsid w:val="004D72B5"/>
    <w:rsid w:val="004D74EF"/>
    <w:rsid w:val="004E0F10"/>
    <w:rsid w:val="004E118C"/>
    <w:rsid w:val="004E2BD4"/>
    <w:rsid w:val="004E57B1"/>
    <w:rsid w:val="004E7A93"/>
    <w:rsid w:val="004E7AEA"/>
    <w:rsid w:val="004F093D"/>
    <w:rsid w:val="004F283B"/>
    <w:rsid w:val="004F2C85"/>
    <w:rsid w:val="004F349D"/>
    <w:rsid w:val="004F352C"/>
    <w:rsid w:val="004F3AB1"/>
    <w:rsid w:val="004F54B2"/>
    <w:rsid w:val="004F75E0"/>
    <w:rsid w:val="004F760E"/>
    <w:rsid w:val="005000AD"/>
    <w:rsid w:val="0050052A"/>
    <w:rsid w:val="00500AB6"/>
    <w:rsid w:val="00502397"/>
    <w:rsid w:val="0050248B"/>
    <w:rsid w:val="005027BF"/>
    <w:rsid w:val="005034D7"/>
    <w:rsid w:val="00504D60"/>
    <w:rsid w:val="00505019"/>
    <w:rsid w:val="0050525D"/>
    <w:rsid w:val="00505916"/>
    <w:rsid w:val="00505FB5"/>
    <w:rsid w:val="00506CB9"/>
    <w:rsid w:val="005103B9"/>
    <w:rsid w:val="00511EFA"/>
    <w:rsid w:val="005120D9"/>
    <w:rsid w:val="005123C1"/>
    <w:rsid w:val="00513F38"/>
    <w:rsid w:val="00514E72"/>
    <w:rsid w:val="005178B0"/>
    <w:rsid w:val="00523D7A"/>
    <w:rsid w:val="00524964"/>
    <w:rsid w:val="00526E8A"/>
    <w:rsid w:val="00526FDE"/>
    <w:rsid w:val="00530856"/>
    <w:rsid w:val="00530921"/>
    <w:rsid w:val="005312FE"/>
    <w:rsid w:val="00531FD8"/>
    <w:rsid w:val="00532374"/>
    <w:rsid w:val="00535149"/>
    <w:rsid w:val="00535C84"/>
    <w:rsid w:val="00536EF9"/>
    <w:rsid w:val="0053789D"/>
    <w:rsid w:val="0054144D"/>
    <w:rsid w:val="00543269"/>
    <w:rsid w:val="00543E89"/>
    <w:rsid w:val="00543EC8"/>
    <w:rsid w:val="00544E43"/>
    <w:rsid w:val="0054542E"/>
    <w:rsid w:val="00545554"/>
    <w:rsid w:val="00546B20"/>
    <w:rsid w:val="00547B67"/>
    <w:rsid w:val="005514CC"/>
    <w:rsid w:val="00551814"/>
    <w:rsid w:val="00552466"/>
    <w:rsid w:val="005531CA"/>
    <w:rsid w:val="005531CE"/>
    <w:rsid w:val="00555C47"/>
    <w:rsid w:val="00556DE1"/>
    <w:rsid w:val="00556FFE"/>
    <w:rsid w:val="00560B60"/>
    <w:rsid w:val="00560C66"/>
    <w:rsid w:val="005611AC"/>
    <w:rsid w:val="005618BB"/>
    <w:rsid w:val="005618DA"/>
    <w:rsid w:val="00562109"/>
    <w:rsid w:val="0056307C"/>
    <w:rsid w:val="0056366E"/>
    <w:rsid w:val="00563C0C"/>
    <w:rsid w:val="00564A96"/>
    <w:rsid w:val="00567E50"/>
    <w:rsid w:val="00570392"/>
    <w:rsid w:val="00570CFD"/>
    <w:rsid w:val="0057125E"/>
    <w:rsid w:val="00571803"/>
    <w:rsid w:val="005726FF"/>
    <w:rsid w:val="0057362F"/>
    <w:rsid w:val="00573B9B"/>
    <w:rsid w:val="005741F7"/>
    <w:rsid w:val="00574CAD"/>
    <w:rsid w:val="005752CA"/>
    <w:rsid w:val="005753F3"/>
    <w:rsid w:val="005754EA"/>
    <w:rsid w:val="005767FD"/>
    <w:rsid w:val="00577DCC"/>
    <w:rsid w:val="00577FEB"/>
    <w:rsid w:val="0058135E"/>
    <w:rsid w:val="00581BEC"/>
    <w:rsid w:val="00582F85"/>
    <w:rsid w:val="00583C95"/>
    <w:rsid w:val="00590B44"/>
    <w:rsid w:val="005915F5"/>
    <w:rsid w:val="00591AFC"/>
    <w:rsid w:val="00592108"/>
    <w:rsid w:val="00592352"/>
    <w:rsid w:val="00592C34"/>
    <w:rsid w:val="00593188"/>
    <w:rsid w:val="005934C0"/>
    <w:rsid w:val="00593C98"/>
    <w:rsid w:val="0059565E"/>
    <w:rsid w:val="00596CAB"/>
    <w:rsid w:val="00597A03"/>
    <w:rsid w:val="00597F37"/>
    <w:rsid w:val="005A2D08"/>
    <w:rsid w:val="005A3483"/>
    <w:rsid w:val="005A4097"/>
    <w:rsid w:val="005A4CAE"/>
    <w:rsid w:val="005A4F72"/>
    <w:rsid w:val="005A653F"/>
    <w:rsid w:val="005A7138"/>
    <w:rsid w:val="005A75C7"/>
    <w:rsid w:val="005B2150"/>
    <w:rsid w:val="005B245F"/>
    <w:rsid w:val="005B2A08"/>
    <w:rsid w:val="005B31FD"/>
    <w:rsid w:val="005B3BDF"/>
    <w:rsid w:val="005B3D9F"/>
    <w:rsid w:val="005B4164"/>
    <w:rsid w:val="005B4665"/>
    <w:rsid w:val="005B48A4"/>
    <w:rsid w:val="005B48AD"/>
    <w:rsid w:val="005B7804"/>
    <w:rsid w:val="005C054D"/>
    <w:rsid w:val="005C0CCB"/>
    <w:rsid w:val="005C2049"/>
    <w:rsid w:val="005C62FF"/>
    <w:rsid w:val="005C6663"/>
    <w:rsid w:val="005C6739"/>
    <w:rsid w:val="005D0986"/>
    <w:rsid w:val="005D1D64"/>
    <w:rsid w:val="005D2049"/>
    <w:rsid w:val="005D2F5E"/>
    <w:rsid w:val="005D6E8B"/>
    <w:rsid w:val="005D77DF"/>
    <w:rsid w:val="005E0F25"/>
    <w:rsid w:val="005E12E5"/>
    <w:rsid w:val="005E1A4C"/>
    <w:rsid w:val="005E1C4A"/>
    <w:rsid w:val="005E2401"/>
    <w:rsid w:val="005E27DD"/>
    <w:rsid w:val="005E4F71"/>
    <w:rsid w:val="005E61CB"/>
    <w:rsid w:val="005E63DB"/>
    <w:rsid w:val="005F0F9A"/>
    <w:rsid w:val="005F338B"/>
    <w:rsid w:val="005F4C3F"/>
    <w:rsid w:val="005F5258"/>
    <w:rsid w:val="00600182"/>
    <w:rsid w:val="006001FD"/>
    <w:rsid w:val="00600D24"/>
    <w:rsid w:val="0060219D"/>
    <w:rsid w:val="0060289E"/>
    <w:rsid w:val="006030B7"/>
    <w:rsid w:val="00603377"/>
    <w:rsid w:val="006033C6"/>
    <w:rsid w:val="00604536"/>
    <w:rsid w:val="0060669A"/>
    <w:rsid w:val="006074EF"/>
    <w:rsid w:val="00607995"/>
    <w:rsid w:val="00607A8C"/>
    <w:rsid w:val="00611038"/>
    <w:rsid w:val="00611AB0"/>
    <w:rsid w:val="00611B8E"/>
    <w:rsid w:val="006125C3"/>
    <w:rsid w:val="00612607"/>
    <w:rsid w:val="00613E87"/>
    <w:rsid w:val="006170FE"/>
    <w:rsid w:val="00620ACD"/>
    <w:rsid w:val="00621681"/>
    <w:rsid w:val="006222B9"/>
    <w:rsid w:val="00622990"/>
    <w:rsid w:val="00622A32"/>
    <w:rsid w:val="00622AD8"/>
    <w:rsid w:val="00622D7F"/>
    <w:rsid w:val="00624EB9"/>
    <w:rsid w:val="006258D2"/>
    <w:rsid w:val="00625B2B"/>
    <w:rsid w:val="00626AA6"/>
    <w:rsid w:val="00627DAE"/>
    <w:rsid w:val="006308B5"/>
    <w:rsid w:val="00630933"/>
    <w:rsid w:val="00631736"/>
    <w:rsid w:val="006324A3"/>
    <w:rsid w:val="00632683"/>
    <w:rsid w:val="0063268B"/>
    <w:rsid w:val="00632BF3"/>
    <w:rsid w:val="00632C67"/>
    <w:rsid w:val="006358A5"/>
    <w:rsid w:val="006364A8"/>
    <w:rsid w:val="006369DF"/>
    <w:rsid w:val="006374E6"/>
    <w:rsid w:val="006403D8"/>
    <w:rsid w:val="0064090B"/>
    <w:rsid w:val="00641368"/>
    <w:rsid w:val="00641BCB"/>
    <w:rsid w:val="00641EAD"/>
    <w:rsid w:val="00642B7C"/>
    <w:rsid w:val="00642D16"/>
    <w:rsid w:val="006441B1"/>
    <w:rsid w:val="006442D8"/>
    <w:rsid w:val="00647001"/>
    <w:rsid w:val="0064766F"/>
    <w:rsid w:val="00650274"/>
    <w:rsid w:val="006506D3"/>
    <w:rsid w:val="00651075"/>
    <w:rsid w:val="00651625"/>
    <w:rsid w:val="006518F5"/>
    <w:rsid w:val="00651EBB"/>
    <w:rsid w:val="00651F82"/>
    <w:rsid w:val="00652178"/>
    <w:rsid w:val="00652960"/>
    <w:rsid w:val="00653574"/>
    <w:rsid w:val="00653E3D"/>
    <w:rsid w:val="006557B5"/>
    <w:rsid w:val="00655D7E"/>
    <w:rsid w:val="00656669"/>
    <w:rsid w:val="00656908"/>
    <w:rsid w:val="00660074"/>
    <w:rsid w:val="006602DC"/>
    <w:rsid w:val="00662F13"/>
    <w:rsid w:val="00663196"/>
    <w:rsid w:val="00663222"/>
    <w:rsid w:val="006633DC"/>
    <w:rsid w:val="006654DD"/>
    <w:rsid w:val="00665D20"/>
    <w:rsid w:val="00665E19"/>
    <w:rsid w:val="00666119"/>
    <w:rsid w:val="0066787A"/>
    <w:rsid w:val="006679F8"/>
    <w:rsid w:val="006703DD"/>
    <w:rsid w:val="0067080D"/>
    <w:rsid w:val="00670ACB"/>
    <w:rsid w:val="006719B6"/>
    <w:rsid w:val="0067293D"/>
    <w:rsid w:val="0067420D"/>
    <w:rsid w:val="00674A0A"/>
    <w:rsid w:val="00674EF0"/>
    <w:rsid w:val="00675A84"/>
    <w:rsid w:val="00675CC5"/>
    <w:rsid w:val="00677229"/>
    <w:rsid w:val="006776F3"/>
    <w:rsid w:val="006805FC"/>
    <w:rsid w:val="00681227"/>
    <w:rsid w:val="006819C5"/>
    <w:rsid w:val="00681BCA"/>
    <w:rsid w:val="0068239A"/>
    <w:rsid w:val="006826BD"/>
    <w:rsid w:val="00682C9B"/>
    <w:rsid w:val="00684305"/>
    <w:rsid w:val="00684782"/>
    <w:rsid w:val="00685A7C"/>
    <w:rsid w:val="00687001"/>
    <w:rsid w:val="0069049E"/>
    <w:rsid w:val="00691DB3"/>
    <w:rsid w:val="006949F0"/>
    <w:rsid w:val="006953FC"/>
    <w:rsid w:val="00695D86"/>
    <w:rsid w:val="00695E3D"/>
    <w:rsid w:val="00696A4A"/>
    <w:rsid w:val="00696CCF"/>
    <w:rsid w:val="006A000C"/>
    <w:rsid w:val="006A025B"/>
    <w:rsid w:val="006A0821"/>
    <w:rsid w:val="006A1107"/>
    <w:rsid w:val="006A6FA5"/>
    <w:rsid w:val="006A7A5F"/>
    <w:rsid w:val="006B041F"/>
    <w:rsid w:val="006B2AA8"/>
    <w:rsid w:val="006B32D8"/>
    <w:rsid w:val="006B371A"/>
    <w:rsid w:val="006B3790"/>
    <w:rsid w:val="006B48CA"/>
    <w:rsid w:val="006B4AFB"/>
    <w:rsid w:val="006B63C7"/>
    <w:rsid w:val="006B7579"/>
    <w:rsid w:val="006C21D8"/>
    <w:rsid w:val="006C2FDD"/>
    <w:rsid w:val="006C30F7"/>
    <w:rsid w:val="006C40F1"/>
    <w:rsid w:val="006C56FE"/>
    <w:rsid w:val="006C67F8"/>
    <w:rsid w:val="006C731F"/>
    <w:rsid w:val="006C74AA"/>
    <w:rsid w:val="006D06AC"/>
    <w:rsid w:val="006D17B1"/>
    <w:rsid w:val="006D226F"/>
    <w:rsid w:val="006D3550"/>
    <w:rsid w:val="006D3A85"/>
    <w:rsid w:val="006D551F"/>
    <w:rsid w:val="006D5ED8"/>
    <w:rsid w:val="006D61B1"/>
    <w:rsid w:val="006D78DB"/>
    <w:rsid w:val="006D7CF8"/>
    <w:rsid w:val="006E24EF"/>
    <w:rsid w:val="006E3643"/>
    <w:rsid w:val="006E3FE5"/>
    <w:rsid w:val="006E4F24"/>
    <w:rsid w:val="006E7D72"/>
    <w:rsid w:val="006E7F5F"/>
    <w:rsid w:val="006F06F2"/>
    <w:rsid w:val="006F12FD"/>
    <w:rsid w:val="006F2414"/>
    <w:rsid w:val="006F319B"/>
    <w:rsid w:val="006F4B02"/>
    <w:rsid w:val="006F4F38"/>
    <w:rsid w:val="006F5C1D"/>
    <w:rsid w:val="006F5CC5"/>
    <w:rsid w:val="00700264"/>
    <w:rsid w:val="007005F4"/>
    <w:rsid w:val="00701292"/>
    <w:rsid w:val="00702A3E"/>
    <w:rsid w:val="007031B0"/>
    <w:rsid w:val="007031EB"/>
    <w:rsid w:val="00703271"/>
    <w:rsid w:val="00703A2D"/>
    <w:rsid w:val="00703B75"/>
    <w:rsid w:val="0070442A"/>
    <w:rsid w:val="00705D5A"/>
    <w:rsid w:val="007067A0"/>
    <w:rsid w:val="00706CBD"/>
    <w:rsid w:val="007104D5"/>
    <w:rsid w:val="007113DC"/>
    <w:rsid w:val="00711DEC"/>
    <w:rsid w:val="0071261A"/>
    <w:rsid w:val="00712F4D"/>
    <w:rsid w:val="00713BBC"/>
    <w:rsid w:val="007149B2"/>
    <w:rsid w:val="00715220"/>
    <w:rsid w:val="007159FF"/>
    <w:rsid w:val="00715D5A"/>
    <w:rsid w:val="00717B28"/>
    <w:rsid w:val="00720F11"/>
    <w:rsid w:val="00720FD0"/>
    <w:rsid w:val="00721DE3"/>
    <w:rsid w:val="00722B8E"/>
    <w:rsid w:val="00723DFC"/>
    <w:rsid w:val="00724AF7"/>
    <w:rsid w:val="0072641B"/>
    <w:rsid w:val="00726685"/>
    <w:rsid w:val="0073070B"/>
    <w:rsid w:val="00730814"/>
    <w:rsid w:val="00730FA3"/>
    <w:rsid w:val="00731307"/>
    <w:rsid w:val="00731686"/>
    <w:rsid w:val="00733D08"/>
    <w:rsid w:val="00734F9E"/>
    <w:rsid w:val="00735CEB"/>
    <w:rsid w:val="00735CF9"/>
    <w:rsid w:val="00736571"/>
    <w:rsid w:val="00736FFB"/>
    <w:rsid w:val="007370A8"/>
    <w:rsid w:val="007411C8"/>
    <w:rsid w:val="00741404"/>
    <w:rsid w:val="007425E0"/>
    <w:rsid w:val="00744084"/>
    <w:rsid w:val="00745E66"/>
    <w:rsid w:val="00745F98"/>
    <w:rsid w:val="0074755C"/>
    <w:rsid w:val="00750ADA"/>
    <w:rsid w:val="007511EA"/>
    <w:rsid w:val="00752F55"/>
    <w:rsid w:val="007549DC"/>
    <w:rsid w:val="00755B74"/>
    <w:rsid w:val="00756A27"/>
    <w:rsid w:val="0075720B"/>
    <w:rsid w:val="00757D10"/>
    <w:rsid w:val="00760255"/>
    <w:rsid w:val="007603FD"/>
    <w:rsid w:val="00760460"/>
    <w:rsid w:val="00761E3C"/>
    <w:rsid w:val="007628C7"/>
    <w:rsid w:val="00763CA2"/>
    <w:rsid w:val="007641AC"/>
    <w:rsid w:val="0076438C"/>
    <w:rsid w:val="007648C9"/>
    <w:rsid w:val="00764BAD"/>
    <w:rsid w:val="007658A4"/>
    <w:rsid w:val="00765DEE"/>
    <w:rsid w:val="00770407"/>
    <w:rsid w:val="007709AA"/>
    <w:rsid w:val="00771795"/>
    <w:rsid w:val="00771E23"/>
    <w:rsid w:val="00772896"/>
    <w:rsid w:val="007728FD"/>
    <w:rsid w:val="00773664"/>
    <w:rsid w:val="00773D58"/>
    <w:rsid w:val="007743BC"/>
    <w:rsid w:val="00775244"/>
    <w:rsid w:val="00775E6B"/>
    <w:rsid w:val="007767AA"/>
    <w:rsid w:val="00780652"/>
    <w:rsid w:val="007817E7"/>
    <w:rsid w:val="0078266F"/>
    <w:rsid w:val="007827BE"/>
    <w:rsid w:val="00783EF0"/>
    <w:rsid w:val="00791E62"/>
    <w:rsid w:val="00792A54"/>
    <w:rsid w:val="00794D45"/>
    <w:rsid w:val="00795DC8"/>
    <w:rsid w:val="007962DC"/>
    <w:rsid w:val="00796CC9"/>
    <w:rsid w:val="007A253D"/>
    <w:rsid w:val="007A2761"/>
    <w:rsid w:val="007A3AD1"/>
    <w:rsid w:val="007A5BBB"/>
    <w:rsid w:val="007A5D4B"/>
    <w:rsid w:val="007A66C5"/>
    <w:rsid w:val="007A679B"/>
    <w:rsid w:val="007A7567"/>
    <w:rsid w:val="007A7C66"/>
    <w:rsid w:val="007A7CC6"/>
    <w:rsid w:val="007B06B9"/>
    <w:rsid w:val="007B06F4"/>
    <w:rsid w:val="007B12C5"/>
    <w:rsid w:val="007B1577"/>
    <w:rsid w:val="007B1A40"/>
    <w:rsid w:val="007B270F"/>
    <w:rsid w:val="007B27FF"/>
    <w:rsid w:val="007B4AC2"/>
    <w:rsid w:val="007B5920"/>
    <w:rsid w:val="007B7733"/>
    <w:rsid w:val="007B7951"/>
    <w:rsid w:val="007C1F8B"/>
    <w:rsid w:val="007C319F"/>
    <w:rsid w:val="007C5B70"/>
    <w:rsid w:val="007C5ED2"/>
    <w:rsid w:val="007C74F2"/>
    <w:rsid w:val="007D1348"/>
    <w:rsid w:val="007D2A91"/>
    <w:rsid w:val="007D30FF"/>
    <w:rsid w:val="007D399F"/>
    <w:rsid w:val="007D4433"/>
    <w:rsid w:val="007D48E5"/>
    <w:rsid w:val="007D4B7E"/>
    <w:rsid w:val="007D5C3F"/>
    <w:rsid w:val="007D690C"/>
    <w:rsid w:val="007D7072"/>
    <w:rsid w:val="007D7285"/>
    <w:rsid w:val="007D77C5"/>
    <w:rsid w:val="007E19E8"/>
    <w:rsid w:val="007E1A2E"/>
    <w:rsid w:val="007E2301"/>
    <w:rsid w:val="007E2981"/>
    <w:rsid w:val="007E2CB2"/>
    <w:rsid w:val="007E5425"/>
    <w:rsid w:val="007E5B23"/>
    <w:rsid w:val="007E5B82"/>
    <w:rsid w:val="007E6191"/>
    <w:rsid w:val="007E6FB5"/>
    <w:rsid w:val="007E7D1A"/>
    <w:rsid w:val="007E7FBA"/>
    <w:rsid w:val="007F00EE"/>
    <w:rsid w:val="007F2192"/>
    <w:rsid w:val="007F2CB6"/>
    <w:rsid w:val="007F437F"/>
    <w:rsid w:val="007F51D3"/>
    <w:rsid w:val="007F5C80"/>
    <w:rsid w:val="007F65ED"/>
    <w:rsid w:val="007F66A1"/>
    <w:rsid w:val="00800B1A"/>
    <w:rsid w:val="00800DF3"/>
    <w:rsid w:val="008014C0"/>
    <w:rsid w:val="008014DE"/>
    <w:rsid w:val="00802A3D"/>
    <w:rsid w:val="00803BCB"/>
    <w:rsid w:val="008040A3"/>
    <w:rsid w:val="0080454C"/>
    <w:rsid w:val="00805E64"/>
    <w:rsid w:val="0080727F"/>
    <w:rsid w:val="00810083"/>
    <w:rsid w:val="008111A0"/>
    <w:rsid w:val="00811EF9"/>
    <w:rsid w:val="00814719"/>
    <w:rsid w:val="0081527A"/>
    <w:rsid w:val="00815E24"/>
    <w:rsid w:val="00816174"/>
    <w:rsid w:val="00816D7C"/>
    <w:rsid w:val="008201F1"/>
    <w:rsid w:val="008206AD"/>
    <w:rsid w:val="00820D84"/>
    <w:rsid w:val="00821971"/>
    <w:rsid w:val="00821B7D"/>
    <w:rsid w:val="00822491"/>
    <w:rsid w:val="008236E1"/>
    <w:rsid w:val="00823C60"/>
    <w:rsid w:val="00825A30"/>
    <w:rsid w:val="008266AF"/>
    <w:rsid w:val="00826EBC"/>
    <w:rsid w:val="008313EC"/>
    <w:rsid w:val="00831D98"/>
    <w:rsid w:val="0083228D"/>
    <w:rsid w:val="00832D32"/>
    <w:rsid w:val="008334A3"/>
    <w:rsid w:val="00833801"/>
    <w:rsid w:val="00833F02"/>
    <w:rsid w:val="00834F48"/>
    <w:rsid w:val="00835286"/>
    <w:rsid w:val="008352AD"/>
    <w:rsid w:val="00835E71"/>
    <w:rsid w:val="00837F38"/>
    <w:rsid w:val="00840074"/>
    <w:rsid w:val="00842E21"/>
    <w:rsid w:val="008446CB"/>
    <w:rsid w:val="0084481D"/>
    <w:rsid w:val="008461EF"/>
    <w:rsid w:val="00847570"/>
    <w:rsid w:val="0085069E"/>
    <w:rsid w:val="00850EFD"/>
    <w:rsid w:val="00851F44"/>
    <w:rsid w:val="008522B5"/>
    <w:rsid w:val="0085369F"/>
    <w:rsid w:val="008538DF"/>
    <w:rsid w:val="00854DF8"/>
    <w:rsid w:val="00855F90"/>
    <w:rsid w:val="00856794"/>
    <w:rsid w:val="008570FC"/>
    <w:rsid w:val="0086094D"/>
    <w:rsid w:val="00860DDC"/>
    <w:rsid w:val="00863177"/>
    <w:rsid w:val="008635C9"/>
    <w:rsid w:val="00863794"/>
    <w:rsid w:val="00864C62"/>
    <w:rsid w:val="008658E0"/>
    <w:rsid w:val="008662CE"/>
    <w:rsid w:val="008669C0"/>
    <w:rsid w:val="0087336D"/>
    <w:rsid w:val="008735CE"/>
    <w:rsid w:val="008741F6"/>
    <w:rsid w:val="00874CFA"/>
    <w:rsid w:val="008767A8"/>
    <w:rsid w:val="00876B96"/>
    <w:rsid w:val="00877060"/>
    <w:rsid w:val="00880812"/>
    <w:rsid w:val="00880BAA"/>
    <w:rsid w:val="00880F72"/>
    <w:rsid w:val="00882352"/>
    <w:rsid w:val="00882B1D"/>
    <w:rsid w:val="0088355E"/>
    <w:rsid w:val="008838E3"/>
    <w:rsid w:val="00883DE3"/>
    <w:rsid w:val="00884A26"/>
    <w:rsid w:val="00885574"/>
    <w:rsid w:val="00886709"/>
    <w:rsid w:val="00887C43"/>
    <w:rsid w:val="00887E26"/>
    <w:rsid w:val="00890B1E"/>
    <w:rsid w:val="008913EC"/>
    <w:rsid w:val="008919E2"/>
    <w:rsid w:val="0089212D"/>
    <w:rsid w:val="00893A60"/>
    <w:rsid w:val="0089453D"/>
    <w:rsid w:val="00895238"/>
    <w:rsid w:val="00896986"/>
    <w:rsid w:val="008974CE"/>
    <w:rsid w:val="008975CE"/>
    <w:rsid w:val="008A004F"/>
    <w:rsid w:val="008A0187"/>
    <w:rsid w:val="008A109C"/>
    <w:rsid w:val="008A2214"/>
    <w:rsid w:val="008A24A5"/>
    <w:rsid w:val="008A2B86"/>
    <w:rsid w:val="008A2C73"/>
    <w:rsid w:val="008A3110"/>
    <w:rsid w:val="008A388E"/>
    <w:rsid w:val="008A4773"/>
    <w:rsid w:val="008A5671"/>
    <w:rsid w:val="008A5EA9"/>
    <w:rsid w:val="008B1594"/>
    <w:rsid w:val="008B1833"/>
    <w:rsid w:val="008B2146"/>
    <w:rsid w:val="008B308E"/>
    <w:rsid w:val="008B30F2"/>
    <w:rsid w:val="008B3190"/>
    <w:rsid w:val="008B3DD0"/>
    <w:rsid w:val="008B535D"/>
    <w:rsid w:val="008B6487"/>
    <w:rsid w:val="008B6FBA"/>
    <w:rsid w:val="008B7437"/>
    <w:rsid w:val="008C0918"/>
    <w:rsid w:val="008C0ED9"/>
    <w:rsid w:val="008C414E"/>
    <w:rsid w:val="008C5804"/>
    <w:rsid w:val="008C7509"/>
    <w:rsid w:val="008D0587"/>
    <w:rsid w:val="008D061C"/>
    <w:rsid w:val="008D0D09"/>
    <w:rsid w:val="008D36E7"/>
    <w:rsid w:val="008D4102"/>
    <w:rsid w:val="008D4904"/>
    <w:rsid w:val="008D49DE"/>
    <w:rsid w:val="008D4CAD"/>
    <w:rsid w:val="008D5414"/>
    <w:rsid w:val="008D770F"/>
    <w:rsid w:val="008E0D11"/>
    <w:rsid w:val="008E280A"/>
    <w:rsid w:val="008E309B"/>
    <w:rsid w:val="008E3F72"/>
    <w:rsid w:val="008E4ECC"/>
    <w:rsid w:val="008E5132"/>
    <w:rsid w:val="008E558C"/>
    <w:rsid w:val="008E55BB"/>
    <w:rsid w:val="008E5916"/>
    <w:rsid w:val="008E5BCD"/>
    <w:rsid w:val="008E611F"/>
    <w:rsid w:val="008F173D"/>
    <w:rsid w:val="008F3500"/>
    <w:rsid w:val="008F353B"/>
    <w:rsid w:val="008F6BFB"/>
    <w:rsid w:val="008F74BD"/>
    <w:rsid w:val="00901B9B"/>
    <w:rsid w:val="00901D1E"/>
    <w:rsid w:val="00903911"/>
    <w:rsid w:val="0090587B"/>
    <w:rsid w:val="0090636C"/>
    <w:rsid w:val="009114F0"/>
    <w:rsid w:val="00911748"/>
    <w:rsid w:val="00912294"/>
    <w:rsid w:val="009126EA"/>
    <w:rsid w:val="00912F02"/>
    <w:rsid w:val="00913549"/>
    <w:rsid w:val="009139AC"/>
    <w:rsid w:val="00913C56"/>
    <w:rsid w:val="00913F87"/>
    <w:rsid w:val="009143D4"/>
    <w:rsid w:val="009151F8"/>
    <w:rsid w:val="00916492"/>
    <w:rsid w:val="00916496"/>
    <w:rsid w:val="00920D84"/>
    <w:rsid w:val="009233BF"/>
    <w:rsid w:val="00923CF0"/>
    <w:rsid w:val="0092447A"/>
    <w:rsid w:val="0092794F"/>
    <w:rsid w:val="009279F7"/>
    <w:rsid w:val="00927ADC"/>
    <w:rsid w:val="00930D73"/>
    <w:rsid w:val="0093354D"/>
    <w:rsid w:val="00933808"/>
    <w:rsid w:val="009346AC"/>
    <w:rsid w:val="009372CC"/>
    <w:rsid w:val="0094001E"/>
    <w:rsid w:val="009400BB"/>
    <w:rsid w:val="009400F7"/>
    <w:rsid w:val="00940C97"/>
    <w:rsid w:val="00941075"/>
    <w:rsid w:val="00941304"/>
    <w:rsid w:val="00941795"/>
    <w:rsid w:val="00942502"/>
    <w:rsid w:val="009427DB"/>
    <w:rsid w:val="00942C53"/>
    <w:rsid w:val="00942D36"/>
    <w:rsid w:val="009438D2"/>
    <w:rsid w:val="009439F3"/>
    <w:rsid w:val="00943A0D"/>
    <w:rsid w:val="00943AC9"/>
    <w:rsid w:val="00943EA5"/>
    <w:rsid w:val="009448ED"/>
    <w:rsid w:val="00945257"/>
    <w:rsid w:val="0094589E"/>
    <w:rsid w:val="009458C0"/>
    <w:rsid w:val="00945C8B"/>
    <w:rsid w:val="00946FE7"/>
    <w:rsid w:val="00947E31"/>
    <w:rsid w:val="0095037E"/>
    <w:rsid w:val="0095047D"/>
    <w:rsid w:val="00951886"/>
    <w:rsid w:val="00951A08"/>
    <w:rsid w:val="00954F0B"/>
    <w:rsid w:val="0095713A"/>
    <w:rsid w:val="00957CA5"/>
    <w:rsid w:val="0096186C"/>
    <w:rsid w:val="00963B45"/>
    <w:rsid w:val="0096443C"/>
    <w:rsid w:val="00964F88"/>
    <w:rsid w:val="00964FD0"/>
    <w:rsid w:val="0096540C"/>
    <w:rsid w:val="00965866"/>
    <w:rsid w:val="00965C9A"/>
    <w:rsid w:val="009664E3"/>
    <w:rsid w:val="00967F83"/>
    <w:rsid w:val="00971068"/>
    <w:rsid w:val="00972086"/>
    <w:rsid w:val="0097391D"/>
    <w:rsid w:val="00975897"/>
    <w:rsid w:val="00975E5C"/>
    <w:rsid w:val="009805AB"/>
    <w:rsid w:val="00980C04"/>
    <w:rsid w:val="00982606"/>
    <w:rsid w:val="00985CB6"/>
    <w:rsid w:val="009865AC"/>
    <w:rsid w:val="00986DF2"/>
    <w:rsid w:val="00987082"/>
    <w:rsid w:val="009879E3"/>
    <w:rsid w:val="00990205"/>
    <w:rsid w:val="0099040E"/>
    <w:rsid w:val="00990C82"/>
    <w:rsid w:val="0099390F"/>
    <w:rsid w:val="00993D0C"/>
    <w:rsid w:val="00993E61"/>
    <w:rsid w:val="00994AFF"/>
    <w:rsid w:val="0099655D"/>
    <w:rsid w:val="0099775B"/>
    <w:rsid w:val="00997A0E"/>
    <w:rsid w:val="00997FE9"/>
    <w:rsid w:val="009A008F"/>
    <w:rsid w:val="009A0CEA"/>
    <w:rsid w:val="009A13D8"/>
    <w:rsid w:val="009A2CF9"/>
    <w:rsid w:val="009A31C2"/>
    <w:rsid w:val="009A3D8E"/>
    <w:rsid w:val="009A4A03"/>
    <w:rsid w:val="009A4D7E"/>
    <w:rsid w:val="009A612D"/>
    <w:rsid w:val="009A63B2"/>
    <w:rsid w:val="009A6EB7"/>
    <w:rsid w:val="009A706E"/>
    <w:rsid w:val="009A787B"/>
    <w:rsid w:val="009B05B7"/>
    <w:rsid w:val="009B2C0D"/>
    <w:rsid w:val="009B3F0C"/>
    <w:rsid w:val="009B4928"/>
    <w:rsid w:val="009B5E5E"/>
    <w:rsid w:val="009B693B"/>
    <w:rsid w:val="009C1560"/>
    <w:rsid w:val="009C1B6B"/>
    <w:rsid w:val="009C3275"/>
    <w:rsid w:val="009C4235"/>
    <w:rsid w:val="009C4B97"/>
    <w:rsid w:val="009C56F8"/>
    <w:rsid w:val="009C5751"/>
    <w:rsid w:val="009C5A9D"/>
    <w:rsid w:val="009C5AF3"/>
    <w:rsid w:val="009C6475"/>
    <w:rsid w:val="009C68D6"/>
    <w:rsid w:val="009C7E4F"/>
    <w:rsid w:val="009D0197"/>
    <w:rsid w:val="009D16D2"/>
    <w:rsid w:val="009D1848"/>
    <w:rsid w:val="009D1D9C"/>
    <w:rsid w:val="009D1DBC"/>
    <w:rsid w:val="009D1E76"/>
    <w:rsid w:val="009D2272"/>
    <w:rsid w:val="009D24C8"/>
    <w:rsid w:val="009D2702"/>
    <w:rsid w:val="009D3352"/>
    <w:rsid w:val="009D474A"/>
    <w:rsid w:val="009D7267"/>
    <w:rsid w:val="009E0A8E"/>
    <w:rsid w:val="009E20EE"/>
    <w:rsid w:val="009E331E"/>
    <w:rsid w:val="009E35E7"/>
    <w:rsid w:val="009E3725"/>
    <w:rsid w:val="009E44C4"/>
    <w:rsid w:val="009E5A9D"/>
    <w:rsid w:val="009E5B5E"/>
    <w:rsid w:val="009E6332"/>
    <w:rsid w:val="009E6858"/>
    <w:rsid w:val="009E6931"/>
    <w:rsid w:val="009E70B0"/>
    <w:rsid w:val="009F065C"/>
    <w:rsid w:val="009F0705"/>
    <w:rsid w:val="009F0A5E"/>
    <w:rsid w:val="009F0C44"/>
    <w:rsid w:val="009F1068"/>
    <w:rsid w:val="009F1761"/>
    <w:rsid w:val="009F1C8F"/>
    <w:rsid w:val="009F2BC3"/>
    <w:rsid w:val="009F2D1D"/>
    <w:rsid w:val="009F2EF2"/>
    <w:rsid w:val="009F3F3F"/>
    <w:rsid w:val="009F3F4A"/>
    <w:rsid w:val="009F4B20"/>
    <w:rsid w:val="009F7F19"/>
    <w:rsid w:val="00A0039E"/>
    <w:rsid w:val="00A008F3"/>
    <w:rsid w:val="00A020A0"/>
    <w:rsid w:val="00A03BB3"/>
    <w:rsid w:val="00A0456C"/>
    <w:rsid w:val="00A04607"/>
    <w:rsid w:val="00A04C16"/>
    <w:rsid w:val="00A0547A"/>
    <w:rsid w:val="00A056AA"/>
    <w:rsid w:val="00A05AE8"/>
    <w:rsid w:val="00A07D63"/>
    <w:rsid w:val="00A101BD"/>
    <w:rsid w:val="00A10237"/>
    <w:rsid w:val="00A10953"/>
    <w:rsid w:val="00A112EA"/>
    <w:rsid w:val="00A1195E"/>
    <w:rsid w:val="00A12527"/>
    <w:rsid w:val="00A13804"/>
    <w:rsid w:val="00A151B9"/>
    <w:rsid w:val="00A1593C"/>
    <w:rsid w:val="00A15AAD"/>
    <w:rsid w:val="00A166E7"/>
    <w:rsid w:val="00A17CA1"/>
    <w:rsid w:val="00A20858"/>
    <w:rsid w:val="00A20B5E"/>
    <w:rsid w:val="00A20D04"/>
    <w:rsid w:val="00A21809"/>
    <w:rsid w:val="00A22B59"/>
    <w:rsid w:val="00A25DD1"/>
    <w:rsid w:val="00A26226"/>
    <w:rsid w:val="00A26373"/>
    <w:rsid w:val="00A264CC"/>
    <w:rsid w:val="00A26645"/>
    <w:rsid w:val="00A266AC"/>
    <w:rsid w:val="00A26878"/>
    <w:rsid w:val="00A269C0"/>
    <w:rsid w:val="00A27754"/>
    <w:rsid w:val="00A30AB5"/>
    <w:rsid w:val="00A3126F"/>
    <w:rsid w:val="00A31F08"/>
    <w:rsid w:val="00A3331E"/>
    <w:rsid w:val="00A33422"/>
    <w:rsid w:val="00A34796"/>
    <w:rsid w:val="00A34902"/>
    <w:rsid w:val="00A3685D"/>
    <w:rsid w:val="00A37BFD"/>
    <w:rsid w:val="00A435C5"/>
    <w:rsid w:val="00A44DF8"/>
    <w:rsid w:val="00A451A9"/>
    <w:rsid w:val="00A45D9F"/>
    <w:rsid w:val="00A47D2E"/>
    <w:rsid w:val="00A50558"/>
    <w:rsid w:val="00A50AE6"/>
    <w:rsid w:val="00A50CA4"/>
    <w:rsid w:val="00A51C4E"/>
    <w:rsid w:val="00A53241"/>
    <w:rsid w:val="00A53F29"/>
    <w:rsid w:val="00A55019"/>
    <w:rsid w:val="00A56A4A"/>
    <w:rsid w:val="00A60A49"/>
    <w:rsid w:val="00A60D75"/>
    <w:rsid w:val="00A61639"/>
    <w:rsid w:val="00A63090"/>
    <w:rsid w:val="00A635E3"/>
    <w:rsid w:val="00A640B7"/>
    <w:rsid w:val="00A66460"/>
    <w:rsid w:val="00A66520"/>
    <w:rsid w:val="00A66860"/>
    <w:rsid w:val="00A66D98"/>
    <w:rsid w:val="00A672D2"/>
    <w:rsid w:val="00A67DCB"/>
    <w:rsid w:val="00A70B3E"/>
    <w:rsid w:val="00A7172E"/>
    <w:rsid w:val="00A71AF5"/>
    <w:rsid w:val="00A73296"/>
    <w:rsid w:val="00A732C7"/>
    <w:rsid w:val="00A73FD4"/>
    <w:rsid w:val="00A74C60"/>
    <w:rsid w:val="00A7544E"/>
    <w:rsid w:val="00A75524"/>
    <w:rsid w:val="00A803D3"/>
    <w:rsid w:val="00A805F2"/>
    <w:rsid w:val="00A80829"/>
    <w:rsid w:val="00A81211"/>
    <w:rsid w:val="00A82D55"/>
    <w:rsid w:val="00A83480"/>
    <w:rsid w:val="00A86B28"/>
    <w:rsid w:val="00A87524"/>
    <w:rsid w:val="00A8798A"/>
    <w:rsid w:val="00A9087A"/>
    <w:rsid w:val="00A90B49"/>
    <w:rsid w:val="00A90D8F"/>
    <w:rsid w:val="00A90DD6"/>
    <w:rsid w:val="00A91109"/>
    <w:rsid w:val="00A91521"/>
    <w:rsid w:val="00A92E83"/>
    <w:rsid w:val="00A92F66"/>
    <w:rsid w:val="00A93308"/>
    <w:rsid w:val="00A93829"/>
    <w:rsid w:val="00A9485C"/>
    <w:rsid w:val="00A97798"/>
    <w:rsid w:val="00AA0410"/>
    <w:rsid w:val="00AA069E"/>
    <w:rsid w:val="00AA1198"/>
    <w:rsid w:val="00AA13BB"/>
    <w:rsid w:val="00AA18D5"/>
    <w:rsid w:val="00AA18DB"/>
    <w:rsid w:val="00AA27D2"/>
    <w:rsid w:val="00AA3229"/>
    <w:rsid w:val="00AA3395"/>
    <w:rsid w:val="00AA3CA4"/>
    <w:rsid w:val="00AA4D59"/>
    <w:rsid w:val="00AA523A"/>
    <w:rsid w:val="00AA5A6B"/>
    <w:rsid w:val="00AA7182"/>
    <w:rsid w:val="00AB15C7"/>
    <w:rsid w:val="00AB1E9E"/>
    <w:rsid w:val="00AB2D53"/>
    <w:rsid w:val="00AB47F7"/>
    <w:rsid w:val="00AB4D1E"/>
    <w:rsid w:val="00AB4DF1"/>
    <w:rsid w:val="00AB57D0"/>
    <w:rsid w:val="00AB63BF"/>
    <w:rsid w:val="00AB6A80"/>
    <w:rsid w:val="00AB6C05"/>
    <w:rsid w:val="00AC0636"/>
    <w:rsid w:val="00AC4AB4"/>
    <w:rsid w:val="00AC5212"/>
    <w:rsid w:val="00AC52EB"/>
    <w:rsid w:val="00AC60DF"/>
    <w:rsid w:val="00AC6193"/>
    <w:rsid w:val="00AC6291"/>
    <w:rsid w:val="00AC6802"/>
    <w:rsid w:val="00AD0259"/>
    <w:rsid w:val="00AD0961"/>
    <w:rsid w:val="00AD1E32"/>
    <w:rsid w:val="00AD229D"/>
    <w:rsid w:val="00AD2626"/>
    <w:rsid w:val="00AD312D"/>
    <w:rsid w:val="00AD3201"/>
    <w:rsid w:val="00AD33D2"/>
    <w:rsid w:val="00AD3499"/>
    <w:rsid w:val="00AD36C5"/>
    <w:rsid w:val="00AD42E1"/>
    <w:rsid w:val="00AD4366"/>
    <w:rsid w:val="00AD5C0B"/>
    <w:rsid w:val="00AD6760"/>
    <w:rsid w:val="00AD6B3B"/>
    <w:rsid w:val="00AD7B83"/>
    <w:rsid w:val="00AE04FD"/>
    <w:rsid w:val="00AE05D2"/>
    <w:rsid w:val="00AE0D34"/>
    <w:rsid w:val="00AE168B"/>
    <w:rsid w:val="00AE2595"/>
    <w:rsid w:val="00AE27B8"/>
    <w:rsid w:val="00AE2F42"/>
    <w:rsid w:val="00AE35CB"/>
    <w:rsid w:val="00AE4350"/>
    <w:rsid w:val="00AE53C4"/>
    <w:rsid w:val="00AE70B2"/>
    <w:rsid w:val="00AF08F0"/>
    <w:rsid w:val="00AF0A48"/>
    <w:rsid w:val="00AF0C2C"/>
    <w:rsid w:val="00AF2A9B"/>
    <w:rsid w:val="00AF5B08"/>
    <w:rsid w:val="00AF670D"/>
    <w:rsid w:val="00AF6718"/>
    <w:rsid w:val="00AF6DBD"/>
    <w:rsid w:val="00AF7492"/>
    <w:rsid w:val="00AF75CB"/>
    <w:rsid w:val="00AF76CE"/>
    <w:rsid w:val="00B018EC"/>
    <w:rsid w:val="00B01FAD"/>
    <w:rsid w:val="00B02517"/>
    <w:rsid w:val="00B02DC4"/>
    <w:rsid w:val="00B030F1"/>
    <w:rsid w:val="00B04BF7"/>
    <w:rsid w:val="00B04D14"/>
    <w:rsid w:val="00B05B5C"/>
    <w:rsid w:val="00B05C78"/>
    <w:rsid w:val="00B05FE1"/>
    <w:rsid w:val="00B06443"/>
    <w:rsid w:val="00B10CDE"/>
    <w:rsid w:val="00B10E64"/>
    <w:rsid w:val="00B1165C"/>
    <w:rsid w:val="00B1240E"/>
    <w:rsid w:val="00B12D23"/>
    <w:rsid w:val="00B12EB1"/>
    <w:rsid w:val="00B1303B"/>
    <w:rsid w:val="00B13318"/>
    <w:rsid w:val="00B1500B"/>
    <w:rsid w:val="00B17150"/>
    <w:rsid w:val="00B17858"/>
    <w:rsid w:val="00B205B8"/>
    <w:rsid w:val="00B21633"/>
    <w:rsid w:val="00B226B8"/>
    <w:rsid w:val="00B22F50"/>
    <w:rsid w:val="00B23488"/>
    <w:rsid w:val="00B25237"/>
    <w:rsid w:val="00B27224"/>
    <w:rsid w:val="00B302CE"/>
    <w:rsid w:val="00B31343"/>
    <w:rsid w:val="00B31420"/>
    <w:rsid w:val="00B3148E"/>
    <w:rsid w:val="00B33B0C"/>
    <w:rsid w:val="00B36B2D"/>
    <w:rsid w:val="00B36CC2"/>
    <w:rsid w:val="00B37EA3"/>
    <w:rsid w:val="00B40F7F"/>
    <w:rsid w:val="00B41757"/>
    <w:rsid w:val="00B42566"/>
    <w:rsid w:val="00B42800"/>
    <w:rsid w:val="00B42F7A"/>
    <w:rsid w:val="00B433DC"/>
    <w:rsid w:val="00B449E3"/>
    <w:rsid w:val="00B44F1A"/>
    <w:rsid w:val="00B46220"/>
    <w:rsid w:val="00B51A28"/>
    <w:rsid w:val="00B51D04"/>
    <w:rsid w:val="00B51D93"/>
    <w:rsid w:val="00B53367"/>
    <w:rsid w:val="00B54EE2"/>
    <w:rsid w:val="00B55962"/>
    <w:rsid w:val="00B55DD0"/>
    <w:rsid w:val="00B5607B"/>
    <w:rsid w:val="00B56200"/>
    <w:rsid w:val="00B57F40"/>
    <w:rsid w:val="00B6063B"/>
    <w:rsid w:val="00B6645A"/>
    <w:rsid w:val="00B6682E"/>
    <w:rsid w:val="00B67936"/>
    <w:rsid w:val="00B67B82"/>
    <w:rsid w:val="00B714D8"/>
    <w:rsid w:val="00B715B6"/>
    <w:rsid w:val="00B7394F"/>
    <w:rsid w:val="00B742D3"/>
    <w:rsid w:val="00B74433"/>
    <w:rsid w:val="00B75225"/>
    <w:rsid w:val="00B75369"/>
    <w:rsid w:val="00B76D98"/>
    <w:rsid w:val="00B77710"/>
    <w:rsid w:val="00B80181"/>
    <w:rsid w:val="00B82F9F"/>
    <w:rsid w:val="00B83431"/>
    <w:rsid w:val="00B84E76"/>
    <w:rsid w:val="00B84EF4"/>
    <w:rsid w:val="00B86190"/>
    <w:rsid w:val="00B871BB"/>
    <w:rsid w:val="00B90974"/>
    <w:rsid w:val="00B919C5"/>
    <w:rsid w:val="00B91ADE"/>
    <w:rsid w:val="00B92680"/>
    <w:rsid w:val="00B931C0"/>
    <w:rsid w:val="00B93D32"/>
    <w:rsid w:val="00B93D5B"/>
    <w:rsid w:val="00B94273"/>
    <w:rsid w:val="00B94F67"/>
    <w:rsid w:val="00B95643"/>
    <w:rsid w:val="00B957BE"/>
    <w:rsid w:val="00B95DDD"/>
    <w:rsid w:val="00B97E88"/>
    <w:rsid w:val="00BA40B1"/>
    <w:rsid w:val="00BA4139"/>
    <w:rsid w:val="00BA4E07"/>
    <w:rsid w:val="00BA70AE"/>
    <w:rsid w:val="00BB0CDC"/>
    <w:rsid w:val="00BB1E26"/>
    <w:rsid w:val="00BB4F20"/>
    <w:rsid w:val="00BB5A81"/>
    <w:rsid w:val="00BB6D2D"/>
    <w:rsid w:val="00BB7426"/>
    <w:rsid w:val="00BB7A5D"/>
    <w:rsid w:val="00BC2413"/>
    <w:rsid w:val="00BC2D4F"/>
    <w:rsid w:val="00BC386A"/>
    <w:rsid w:val="00BC4056"/>
    <w:rsid w:val="00BC4F19"/>
    <w:rsid w:val="00BC5517"/>
    <w:rsid w:val="00BC5F13"/>
    <w:rsid w:val="00BC606B"/>
    <w:rsid w:val="00BC636F"/>
    <w:rsid w:val="00BC7938"/>
    <w:rsid w:val="00BC7AFB"/>
    <w:rsid w:val="00BD2754"/>
    <w:rsid w:val="00BD55D6"/>
    <w:rsid w:val="00BD740B"/>
    <w:rsid w:val="00BE078C"/>
    <w:rsid w:val="00BE128B"/>
    <w:rsid w:val="00BE1710"/>
    <w:rsid w:val="00BE1996"/>
    <w:rsid w:val="00BE1B24"/>
    <w:rsid w:val="00BE1BC6"/>
    <w:rsid w:val="00BE1E6D"/>
    <w:rsid w:val="00BE1F28"/>
    <w:rsid w:val="00BE2738"/>
    <w:rsid w:val="00BE28F0"/>
    <w:rsid w:val="00BE2D6E"/>
    <w:rsid w:val="00BE338C"/>
    <w:rsid w:val="00BE3DA1"/>
    <w:rsid w:val="00BE4635"/>
    <w:rsid w:val="00BF2FD9"/>
    <w:rsid w:val="00BF3198"/>
    <w:rsid w:val="00BF4E57"/>
    <w:rsid w:val="00BF4F5F"/>
    <w:rsid w:val="00BF4F84"/>
    <w:rsid w:val="00BF5A35"/>
    <w:rsid w:val="00BF6F9D"/>
    <w:rsid w:val="00C000EA"/>
    <w:rsid w:val="00C016AE"/>
    <w:rsid w:val="00C01B51"/>
    <w:rsid w:val="00C0216D"/>
    <w:rsid w:val="00C030E4"/>
    <w:rsid w:val="00C03979"/>
    <w:rsid w:val="00C04C73"/>
    <w:rsid w:val="00C05F8A"/>
    <w:rsid w:val="00C0616E"/>
    <w:rsid w:val="00C0718A"/>
    <w:rsid w:val="00C07772"/>
    <w:rsid w:val="00C07F2C"/>
    <w:rsid w:val="00C10375"/>
    <w:rsid w:val="00C103C1"/>
    <w:rsid w:val="00C10797"/>
    <w:rsid w:val="00C10D41"/>
    <w:rsid w:val="00C11107"/>
    <w:rsid w:val="00C11E53"/>
    <w:rsid w:val="00C12293"/>
    <w:rsid w:val="00C12AA8"/>
    <w:rsid w:val="00C140CD"/>
    <w:rsid w:val="00C17F4D"/>
    <w:rsid w:val="00C208E9"/>
    <w:rsid w:val="00C20E14"/>
    <w:rsid w:val="00C20F59"/>
    <w:rsid w:val="00C2492E"/>
    <w:rsid w:val="00C25178"/>
    <w:rsid w:val="00C25B6B"/>
    <w:rsid w:val="00C2643A"/>
    <w:rsid w:val="00C2739E"/>
    <w:rsid w:val="00C307FD"/>
    <w:rsid w:val="00C30816"/>
    <w:rsid w:val="00C3126E"/>
    <w:rsid w:val="00C31EDC"/>
    <w:rsid w:val="00C34A77"/>
    <w:rsid w:val="00C35F11"/>
    <w:rsid w:val="00C36502"/>
    <w:rsid w:val="00C4063C"/>
    <w:rsid w:val="00C41E36"/>
    <w:rsid w:val="00C428F9"/>
    <w:rsid w:val="00C4400A"/>
    <w:rsid w:val="00C44D1B"/>
    <w:rsid w:val="00C450AB"/>
    <w:rsid w:val="00C45C23"/>
    <w:rsid w:val="00C465FE"/>
    <w:rsid w:val="00C4692A"/>
    <w:rsid w:val="00C47E53"/>
    <w:rsid w:val="00C47F7E"/>
    <w:rsid w:val="00C503E9"/>
    <w:rsid w:val="00C5160D"/>
    <w:rsid w:val="00C52A2D"/>
    <w:rsid w:val="00C532F9"/>
    <w:rsid w:val="00C5333A"/>
    <w:rsid w:val="00C54C2F"/>
    <w:rsid w:val="00C55571"/>
    <w:rsid w:val="00C55D19"/>
    <w:rsid w:val="00C574EE"/>
    <w:rsid w:val="00C57B81"/>
    <w:rsid w:val="00C6028B"/>
    <w:rsid w:val="00C60F05"/>
    <w:rsid w:val="00C620C9"/>
    <w:rsid w:val="00C62637"/>
    <w:rsid w:val="00C626B4"/>
    <w:rsid w:val="00C63A51"/>
    <w:rsid w:val="00C63B20"/>
    <w:rsid w:val="00C64848"/>
    <w:rsid w:val="00C64DC0"/>
    <w:rsid w:val="00C64F8D"/>
    <w:rsid w:val="00C65DED"/>
    <w:rsid w:val="00C66C7C"/>
    <w:rsid w:val="00C67DB3"/>
    <w:rsid w:val="00C707E2"/>
    <w:rsid w:val="00C70CC8"/>
    <w:rsid w:val="00C71E6F"/>
    <w:rsid w:val="00C724B1"/>
    <w:rsid w:val="00C72C6A"/>
    <w:rsid w:val="00C72C75"/>
    <w:rsid w:val="00C7336B"/>
    <w:rsid w:val="00C73E52"/>
    <w:rsid w:val="00C760A1"/>
    <w:rsid w:val="00C77C03"/>
    <w:rsid w:val="00C80CA1"/>
    <w:rsid w:val="00C81C43"/>
    <w:rsid w:val="00C846EF"/>
    <w:rsid w:val="00C84708"/>
    <w:rsid w:val="00C8762A"/>
    <w:rsid w:val="00C877AA"/>
    <w:rsid w:val="00C90A54"/>
    <w:rsid w:val="00C90B46"/>
    <w:rsid w:val="00C91BF6"/>
    <w:rsid w:val="00C92F22"/>
    <w:rsid w:val="00C9391F"/>
    <w:rsid w:val="00C956A7"/>
    <w:rsid w:val="00C96417"/>
    <w:rsid w:val="00C96B1E"/>
    <w:rsid w:val="00C97C41"/>
    <w:rsid w:val="00C97C8B"/>
    <w:rsid w:val="00CA0E96"/>
    <w:rsid w:val="00CA1252"/>
    <w:rsid w:val="00CA34C9"/>
    <w:rsid w:val="00CA4AD5"/>
    <w:rsid w:val="00CA4E1E"/>
    <w:rsid w:val="00CA64A2"/>
    <w:rsid w:val="00CA7500"/>
    <w:rsid w:val="00CB1AD3"/>
    <w:rsid w:val="00CB1B87"/>
    <w:rsid w:val="00CB1EDC"/>
    <w:rsid w:val="00CB2BB8"/>
    <w:rsid w:val="00CB363D"/>
    <w:rsid w:val="00CB41F9"/>
    <w:rsid w:val="00CB4AA0"/>
    <w:rsid w:val="00CB5151"/>
    <w:rsid w:val="00CB5CB7"/>
    <w:rsid w:val="00CB6334"/>
    <w:rsid w:val="00CB681C"/>
    <w:rsid w:val="00CC045C"/>
    <w:rsid w:val="00CC0690"/>
    <w:rsid w:val="00CC0AD6"/>
    <w:rsid w:val="00CC0D55"/>
    <w:rsid w:val="00CC0F68"/>
    <w:rsid w:val="00CC1EDC"/>
    <w:rsid w:val="00CC23F4"/>
    <w:rsid w:val="00CC25A1"/>
    <w:rsid w:val="00CC2D8D"/>
    <w:rsid w:val="00CC3A9A"/>
    <w:rsid w:val="00CC417E"/>
    <w:rsid w:val="00CC4B03"/>
    <w:rsid w:val="00CC74F8"/>
    <w:rsid w:val="00CC776B"/>
    <w:rsid w:val="00CD2B0D"/>
    <w:rsid w:val="00CD3F4C"/>
    <w:rsid w:val="00CD4B79"/>
    <w:rsid w:val="00CD5234"/>
    <w:rsid w:val="00CD5F97"/>
    <w:rsid w:val="00CE06F3"/>
    <w:rsid w:val="00CE0E17"/>
    <w:rsid w:val="00CE13FE"/>
    <w:rsid w:val="00CE1CAF"/>
    <w:rsid w:val="00CE2D1D"/>
    <w:rsid w:val="00CE3823"/>
    <w:rsid w:val="00CE3DF1"/>
    <w:rsid w:val="00CE69E0"/>
    <w:rsid w:val="00CE7831"/>
    <w:rsid w:val="00CF00B3"/>
    <w:rsid w:val="00CF0BF5"/>
    <w:rsid w:val="00CF15FC"/>
    <w:rsid w:val="00CF38F8"/>
    <w:rsid w:val="00CF48CB"/>
    <w:rsid w:val="00CF66C5"/>
    <w:rsid w:val="00D00701"/>
    <w:rsid w:val="00D02608"/>
    <w:rsid w:val="00D03032"/>
    <w:rsid w:val="00D03717"/>
    <w:rsid w:val="00D047FB"/>
    <w:rsid w:val="00D05090"/>
    <w:rsid w:val="00D05642"/>
    <w:rsid w:val="00D05E39"/>
    <w:rsid w:val="00D0727F"/>
    <w:rsid w:val="00D07295"/>
    <w:rsid w:val="00D0747D"/>
    <w:rsid w:val="00D07BFC"/>
    <w:rsid w:val="00D1056D"/>
    <w:rsid w:val="00D107B2"/>
    <w:rsid w:val="00D107FD"/>
    <w:rsid w:val="00D1095A"/>
    <w:rsid w:val="00D138D1"/>
    <w:rsid w:val="00D14B03"/>
    <w:rsid w:val="00D15D77"/>
    <w:rsid w:val="00D17F02"/>
    <w:rsid w:val="00D2011B"/>
    <w:rsid w:val="00D229C2"/>
    <w:rsid w:val="00D24348"/>
    <w:rsid w:val="00D248D7"/>
    <w:rsid w:val="00D24CB9"/>
    <w:rsid w:val="00D25EAA"/>
    <w:rsid w:val="00D26262"/>
    <w:rsid w:val="00D265B5"/>
    <w:rsid w:val="00D26D7E"/>
    <w:rsid w:val="00D26EBF"/>
    <w:rsid w:val="00D277D6"/>
    <w:rsid w:val="00D30187"/>
    <w:rsid w:val="00D320B5"/>
    <w:rsid w:val="00D334BF"/>
    <w:rsid w:val="00D3358D"/>
    <w:rsid w:val="00D363AD"/>
    <w:rsid w:val="00D3644E"/>
    <w:rsid w:val="00D36B4E"/>
    <w:rsid w:val="00D37BE7"/>
    <w:rsid w:val="00D40B1E"/>
    <w:rsid w:val="00D411A6"/>
    <w:rsid w:val="00D414C1"/>
    <w:rsid w:val="00D427F4"/>
    <w:rsid w:val="00D43396"/>
    <w:rsid w:val="00D43931"/>
    <w:rsid w:val="00D44544"/>
    <w:rsid w:val="00D44FD0"/>
    <w:rsid w:val="00D453F0"/>
    <w:rsid w:val="00D4634E"/>
    <w:rsid w:val="00D46D8A"/>
    <w:rsid w:val="00D4732F"/>
    <w:rsid w:val="00D47405"/>
    <w:rsid w:val="00D475C8"/>
    <w:rsid w:val="00D5352A"/>
    <w:rsid w:val="00D53B86"/>
    <w:rsid w:val="00D53C64"/>
    <w:rsid w:val="00D54EA0"/>
    <w:rsid w:val="00D5535F"/>
    <w:rsid w:val="00D55C8E"/>
    <w:rsid w:val="00D56790"/>
    <w:rsid w:val="00D600D4"/>
    <w:rsid w:val="00D6026F"/>
    <w:rsid w:val="00D6136C"/>
    <w:rsid w:val="00D6180C"/>
    <w:rsid w:val="00D61C43"/>
    <w:rsid w:val="00D61EA1"/>
    <w:rsid w:val="00D6213E"/>
    <w:rsid w:val="00D6326E"/>
    <w:rsid w:val="00D63EF4"/>
    <w:rsid w:val="00D64636"/>
    <w:rsid w:val="00D64BE1"/>
    <w:rsid w:val="00D64C4B"/>
    <w:rsid w:val="00D64D93"/>
    <w:rsid w:val="00D65E75"/>
    <w:rsid w:val="00D65E97"/>
    <w:rsid w:val="00D66E7F"/>
    <w:rsid w:val="00D720AF"/>
    <w:rsid w:val="00D72472"/>
    <w:rsid w:val="00D724A3"/>
    <w:rsid w:val="00D74249"/>
    <w:rsid w:val="00D74CB7"/>
    <w:rsid w:val="00D75014"/>
    <w:rsid w:val="00D76531"/>
    <w:rsid w:val="00D76C7D"/>
    <w:rsid w:val="00D77346"/>
    <w:rsid w:val="00D77AFD"/>
    <w:rsid w:val="00D80556"/>
    <w:rsid w:val="00D8109D"/>
    <w:rsid w:val="00D826DC"/>
    <w:rsid w:val="00D82AB9"/>
    <w:rsid w:val="00D848C1"/>
    <w:rsid w:val="00D857A0"/>
    <w:rsid w:val="00D8605A"/>
    <w:rsid w:val="00D874EE"/>
    <w:rsid w:val="00D877EA"/>
    <w:rsid w:val="00D87EFF"/>
    <w:rsid w:val="00D90180"/>
    <w:rsid w:val="00D9130A"/>
    <w:rsid w:val="00D91438"/>
    <w:rsid w:val="00D91AD5"/>
    <w:rsid w:val="00D91D96"/>
    <w:rsid w:val="00D92293"/>
    <w:rsid w:val="00D92888"/>
    <w:rsid w:val="00D9294E"/>
    <w:rsid w:val="00D9375D"/>
    <w:rsid w:val="00D94069"/>
    <w:rsid w:val="00D946D0"/>
    <w:rsid w:val="00D946D9"/>
    <w:rsid w:val="00D95324"/>
    <w:rsid w:val="00D95B56"/>
    <w:rsid w:val="00D961FD"/>
    <w:rsid w:val="00D967DF"/>
    <w:rsid w:val="00D96DA7"/>
    <w:rsid w:val="00DA1997"/>
    <w:rsid w:val="00DA226D"/>
    <w:rsid w:val="00DA2C88"/>
    <w:rsid w:val="00DA3024"/>
    <w:rsid w:val="00DA3915"/>
    <w:rsid w:val="00DA4500"/>
    <w:rsid w:val="00DA46AE"/>
    <w:rsid w:val="00DA6418"/>
    <w:rsid w:val="00DA7602"/>
    <w:rsid w:val="00DA78C1"/>
    <w:rsid w:val="00DA7AA1"/>
    <w:rsid w:val="00DB09A4"/>
    <w:rsid w:val="00DB11EA"/>
    <w:rsid w:val="00DB18D8"/>
    <w:rsid w:val="00DB287C"/>
    <w:rsid w:val="00DB3391"/>
    <w:rsid w:val="00DB3FC1"/>
    <w:rsid w:val="00DB4158"/>
    <w:rsid w:val="00DB5102"/>
    <w:rsid w:val="00DB53DA"/>
    <w:rsid w:val="00DB5C3E"/>
    <w:rsid w:val="00DB62C9"/>
    <w:rsid w:val="00DB6316"/>
    <w:rsid w:val="00DB6324"/>
    <w:rsid w:val="00DB635C"/>
    <w:rsid w:val="00DB792D"/>
    <w:rsid w:val="00DC3F59"/>
    <w:rsid w:val="00DC4366"/>
    <w:rsid w:val="00DC44C0"/>
    <w:rsid w:val="00DC792B"/>
    <w:rsid w:val="00DD1018"/>
    <w:rsid w:val="00DD10A7"/>
    <w:rsid w:val="00DD1FFF"/>
    <w:rsid w:val="00DD2835"/>
    <w:rsid w:val="00DD2FBA"/>
    <w:rsid w:val="00DD471E"/>
    <w:rsid w:val="00DD4E1E"/>
    <w:rsid w:val="00DD5241"/>
    <w:rsid w:val="00DD7FE1"/>
    <w:rsid w:val="00DE14F5"/>
    <w:rsid w:val="00DE182C"/>
    <w:rsid w:val="00DE1B3F"/>
    <w:rsid w:val="00DE1D77"/>
    <w:rsid w:val="00DE1E8C"/>
    <w:rsid w:val="00DE2B80"/>
    <w:rsid w:val="00DE30BA"/>
    <w:rsid w:val="00DE36CF"/>
    <w:rsid w:val="00DE3A01"/>
    <w:rsid w:val="00DE43BF"/>
    <w:rsid w:val="00DE571D"/>
    <w:rsid w:val="00DE6E0D"/>
    <w:rsid w:val="00DF04C8"/>
    <w:rsid w:val="00DF3A89"/>
    <w:rsid w:val="00DF3C5D"/>
    <w:rsid w:val="00DF3EA2"/>
    <w:rsid w:val="00DF46DE"/>
    <w:rsid w:val="00DF48C1"/>
    <w:rsid w:val="00DF6AA0"/>
    <w:rsid w:val="00DF7965"/>
    <w:rsid w:val="00DF7C95"/>
    <w:rsid w:val="00E00D2E"/>
    <w:rsid w:val="00E03EBA"/>
    <w:rsid w:val="00E05C3D"/>
    <w:rsid w:val="00E063EE"/>
    <w:rsid w:val="00E07A5B"/>
    <w:rsid w:val="00E14535"/>
    <w:rsid w:val="00E15B13"/>
    <w:rsid w:val="00E17243"/>
    <w:rsid w:val="00E20084"/>
    <w:rsid w:val="00E22428"/>
    <w:rsid w:val="00E22E29"/>
    <w:rsid w:val="00E23C1B"/>
    <w:rsid w:val="00E24742"/>
    <w:rsid w:val="00E24B9E"/>
    <w:rsid w:val="00E24FCC"/>
    <w:rsid w:val="00E252F8"/>
    <w:rsid w:val="00E30CD0"/>
    <w:rsid w:val="00E325F3"/>
    <w:rsid w:val="00E34B17"/>
    <w:rsid w:val="00E369F7"/>
    <w:rsid w:val="00E37655"/>
    <w:rsid w:val="00E40300"/>
    <w:rsid w:val="00E412EB"/>
    <w:rsid w:val="00E41860"/>
    <w:rsid w:val="00E45E23"/>
    <w:rsid w:val="00E4616C"/>
    <w:rsid w:val="00E4694A"/>
    <w:rsid w:val="00E47125"/>
    <w:rsid w:val="00E51693"/>
    <w:rsid w:val="00E5210B"/>
    <w:rsid w:val="00E52A0D"/>
    <w:rsid w:val="00E533E4"/>
    <w:rsid w:val="00E53DD6"/>
    <w:rsid w:val="00E5459A"/>
    <w:rsid w:val="00E56B44"/>
    <w:rsid w:val="00E57DCE"/>
    <w:rsid w:val="00E60418"/>
    <w:rsid w:val="00E60685"/>
    <w:rsid w:val="00E60EA0"/>
    <w:rsid w:val="00E615BE"/>
    <w:rsid w:val="00E624BA"/>
    <w:rsid w:val="00E629D3"/>
    <w:rsid w:val="00E63605"/>
    <w:rsid w:val="00E63656"/>
    <w:rsid w:val="00E63DFC"/>
    <w:rsid w:val="00E65227"/>
    <w:rsid w:val="00E66224"/>
    <w:rsid w:val="00E70372"/>
    <w:rsid w:val="00E70C25"/>
    <w:rsid w:val="00E71678"/>
    <w:rsid w:val="00E71CE1"/>
    <w:rsid w:val="00E73590"/>
    <w:rsid w:val="00E7393E"/>
    <w:rsid w:val="00E771E9"/>
    <w:rsid w:val="00E77A30"/>
    <w:rsid w:val="00E81F3B"/>
    <w:rsid w:val="00E82912"/>
    <w:rsid w:val="00E829FA"/>
    <w:rsid w:val="00E833E2"/>
    <w:rsid w:val="00E84059"/>
    <w:rsid w:val="00E8450F"/>
    <w:rsid w:val="00E849CE"/>
    <w:rsid w:val="00E85AF2"/>
    <w:rsid w:val="00E86AFA"/>
    <w:rsid w:val="00E87594"/>
    <w:rsid w:val="00E87742"/>
    <w:rsid w:val="00E87BCC"/>
    <w:rsid w:val="00E9047A"/>
    <w:rsid w:val="00E9084C"/>
    <w:rsid w:val="00E91F79"/>
    <w:rsid w:val="00E9226A"/>
    <w:rsid w:val="00E924A9"/>
    <w:rsid w:val="00E9282B"/>
    <w:rsid w:val="00E9350B"/>
    <w:rsid w:val="00E94828"/>
    <w:rsid w:val="00E9732A"/>
    <w:rsid w:val="00E97782"/>
    <w:rsid w:val="00E97968"/>
    <w:rsid w:val="00E97B40"/>
    <w:rsid w:val="00EA06F1"/>
    <w:rsid w:val="00EA233B"/>
    <w:rsid w:val="00EA3DD1"/>
    <w:rsid w:val="00EA436D"/>
    <w:rsid w:val="00EA5F1A"/>
    <w:rsid w:val="00EA62AE"/>
    <w:rsid w:val="00EA638D"/>
    <w:rsid w:val="00EA70EC"/>
    <w:rsid w:val="00EA7436"/>
    <w:rsid w:val="00EA7461"/>
    <w:rsid w:val="00EB0BB1"/>
    <w:rsid w:val="00EB0D02"/>
    <w:rsid w:val="00EB1F32"/>
    <w:rsid w:val="00EB1F6E"/>
    <w:rsid w:val="00EB403B"/>
    <w:rsid w:val="00EB4707"/>
    <w:rsid w:val="00EB5F03"/>
    <w:rsid w:val="00EB5FAA"/>
    <w:rsid w:val="00EB6196"/>
    <w:rsid w:val="00EB65A5"/>
    <w:rsid w:val="00EB7A51"/>
    <w:rsid w:val="00EC005E"/>
    <w:rsid w:val="00EC0D8E"/>
    <w:rsid w:val="00EC17BA"/>
    <w:rsid w:val="00EC1BCD"/>
    <w:rsid w:val="00EC1E96"/>
    <w:rsid w:val="00EC28FE"/>
    <w:rsid w:val="00EC4178"/>
    <w:rsid w:val="00EC44A8"/>
    <w:rsid w:val="00EC4CD8"/>
    <w:rsid w:val="00EC584B"/>
    <w:rsid w:val="00EC5C94"/>
    <w:rsid w:val="00EC6DE5"/>
    <w:rsid w:val="00ED0938"/>
    <w:rsid w:val="00ED0993"/>
    <w:rsid w:val="00ED13E0"/>
    <w:rsid w:val="00ED19F5"/>
    <w:rsid w:val="00ED1BCC"/>
    <w:rsid w:val="00ED2A10"/>
    <w:rsid w:val="00ED3A36"/>
    <w:rsid w:val="00ED3B5A"/>
    <w:rsid w:val="00ED3BFB"/>
    <w:rsid w:val="00ED4807"/>
    <w:rsid w:val="00ED753F"/>
    <w:rsid w:val="00ED7620"/>
    <w:rsid w:val="00EE3039"/>
    <w:rsid w:val="00EE38B7"/>
    <w:rsid w:val="00EE5772"/>
    <w:rsid w:val="00EE61BA"/>
    <w:rsid w:val="00EE6D9C"/>
    <w:rsid w:val="00EF00E0"/>
    <w:rsid w:val="00EF10B9"/>
    <w:rsid w:val="00EF1A00"/>
    <w:rsid w:val="00EF1A99"/>
    <w:rsid w:val="00EF24A5"/>
    <w:rsid w:val="00EF256B"/>
    <w:rsid w:val="00EF2E55"/>
    <w:rsid w:val="00EF43B2"/>
    <w:rsid w:val="00EF45ED"/>
    <w:rsid w:val="00EF58AB"/>
    <w:rsid w:val="00F00CDE"/>
    <w:rsid w:val="00F014F4"/>
    <w:rsid w:val="00F0267E"/>
    <w:rsid w:val="00F033FE"/>
    <w:rsid w:val="00F054B5"/>
    <w:rsid w:val="00F056C6"/>
    <w:rsid w:val="00F0694C"/>
    <w:rsid w:val="00F06B12"/>
    <w:rsid w:val="00F1134E"/>
    <w:rsid w:val="00F124B7"/>
    <w:rsid w:val="00F135DD"/>
    <w:rsid w:val="00F136F9"/>
    <w:rsid w:val="00F13B5B"/>
    <w:rsid w:val="00F14470"/>
    <w:rsid w:val="00F14C37"/>
    <w:rsid w:val="00F15CB6"/>
    <w:rsid w:val="00F15D8C"/>
    <w:rsid w:val="00F1673C"/>
    <w:rsid w:val="00F1695F"/>
    <w:rsid w:val="00F21328"/>
    <w:rsid w:val="00F21465"/>
    <w:rsid w:val="00F217A6"/>
    <w:rsid w:val="00F21D90"/>
    <w:rsid w:val="00F21E80"/>
    <w:rsid w:val="00F21EAD"/>
    <w:rsid w:val="00F22F88"/>
    <w:rsid w:val="00F24A2B"/>
    <w:rsid w:val="00F26228"/>
    <w:rsid w:val="00F269AB"/>
    <w:rsid w:val="00F277FC"/>
    <w:rsid w:val="00F33BD8"/>
    <w:rsid w:val="00F33FEA"/>
    <w:rsid w:val="00F35CD7"/>
    <w:rsid w:val="00F36E04"/>
    <w:rsid w:val="00F3788C"/>
    <w:rsid w:val="00F41BC0"/>
    <w:rsid w:val="00F4266B"/>
    <w:rsid w:val="00F426BF"/>
    <w:rsid w:val="00F42CF2"/>
    <w:rsid w:val="00F43709"/>
    <w:rsid w:val="00F43BE9"/>
    <w:rsid w:val="00F4602E"/>
    <w:rsid w:val="00F472C8"/>
    <w:rsid w:val="00F472D1"/>
    <w:rsid w:val="00F5002A"/>
    <w:rsid w:val="00F51D6A"/>
    <w:rsid w:val="00F52A95"/>
    <w:rsid w:val="00F52CCC"/>
    <w:rsid w:val="00F5360C"/>
    <w:rsid w:val="00F543DE"/>
    <w:rsid w:val="00F54C73"/>
    <w:rsid w:val="00F554CF"/>
    <w:rsid w:val="00F55B99"/>
    <w:rsid w:val="00F56C34"/>
    <w:rsid w:val="00F57213"/>
    <w:rsid w:val="00F57C7A"/>
    <w:rsid w:val="00F6023E"/>
    <w:rsid w:val="00F608ED"/>
    <w:rsid w:val="00F61D6A"/>
    <w:rsid w:val="00F62246"/>
    <w:rsid w:val="00F62623"/>
    <w:rsid w:val="00F63C42"/>
    <w:rsid w:val="00F63C93"/>
    <w:rsid w:val="00F63D8B"/>
    <w:rsid w:val="00F647ED"/>
    <w:rsid w:val="00F64BEF"/>
    <w:rsid w:val="00F64D94"/>
    <w:rsid w:val="00F66254"/>
    <w:rsid w:val="00F6660B"/>
    <w:rsid w:val="00F72086"/>
    <w:rsid w:val="00F739A7"/>
    <w:rsid w:val="00F73B1F"/>
    <w:rsid w:val="00F74850"/>
    <w:rsid w:val="00F75BA0"/>
    <w:rsid w:val="00F75C90"/>
    <w:rsid w:val="00F77993"/>
    <w:rsid w:val="00F80D84"/>
    <w:rsid w:val="00F81327"/>
    <w:rsid w:val="00F82229"/>
    <w:rsid w:val="00F83B79"/>
    <w:rsid w:val="00F85B8F"/>
    <w:rsid w:val="00F874BE"/>
    <w:rsid w:val="00F87B1B"/>
    <w:rsid w:val="00F91CEE"/>
    <w:rsid w:val="00F93910"/>
    <w:rsid w:val="00F94A07"/>
    <w:rsid w:val="00F95ED9"/>
    <w:rsid w:val="00F97631"/>
    <w:rsid w:val="00FA0060"/>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954"/>
    <w:rsid w:val="00FB0003"/>
    <w:rsid w:val="00FB01A3"/>
    <w:rsid w:val="00FB12F5"/>
    <w:rsid w:val="00FB3E84"/>
    <w:rsid w:val="00FB7E6A"/>
    <w:rsid w:val="00FC0869"/>
    <w:rsid w:val="00FC1086"/>
    <w:rsid w:val="00FC1EBD"/>
    <w:rsid w:val="00FC28A2"/>
    <w:rsid w:val="00FC2EC6"/>
    <w:rsid w:val="00FC3626"/>
    <w:rsid w:val="00FC4F69"/>
    <w:rsid w:val="00FC5C90"/>
    <w:rsid w:val="00FC5F51"/>
    <w:rsid w:val="00FD1B63"/>
    <w:rsid w:val="00FD1CFB"/>
    <w:rsid w:val="00FD4D01"/>
    <w:rsid w:val="00FD512E"/>
    <w:rsid w:val="00FD5BBA"/>
    <w:rsid w:val="00FD78C5"/>
    <w:rsid w:val="00FE0855"/>
    <w:rsid w:val="00FE19A9"/>
    <w:rsid w:val="00FE2EA2"/>
    <w:rsid w:val="00FE3006"/>
    <w:rsid w:val="00FE461E"/>
    <w:rsid w:val="00FE462B"/>
    <w:rsid w:val="00FE5CD4"/>
    <w:rsid w:val="00FE70EE"/>
    <w:rsid w:val="00FE710B"/>
    <w:rsid w:val="00FF1C61"/>
    <w:rsid w:val="00FF202A"/>
    <w:rsid w:val="00FF3665"/>
    <w:rsid w:val="00FF3D86"/>
    <w:rsid w:val="00FF4941"/>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3"/>
    <o:shapelayout v:ext="edit">
      <o:idmap v:ext="edit" data="1"/>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1D90"/>
    <w:pPr>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aliases w:val="H4,H41,H42"/>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aliases w:val="H4 Znak,H41 Znak,H42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uiPriority w:val="99"/>
    <w:qFormat/>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7E5425"/>
    <w:rPr>
      <w:rFonts w:ascii="Arial" w:eastAsia="Calibri" w:hAnsi="Arial"/>
      <w:szCs w:val="22"/>
      <w:lang w:eastAsia="en-US"/>
    </w:rPr>
  </w:style>
  <w:style w:type="paragraph" w:customStyle="1" w:styleId="xmsonormal">
    <w:name w:val="x_msonormal"/>
    <w:basedOn w:val="Navaden"/>
    <w:rsid w:val="00494682"/>
    <w:pPr>
      <w:jc w:val="left"/>
    </w:pPr>
    <w:rPr>
      <w:rFonts w:ascii="Calibri" w:eastAsiaTheme="minorHAnsi" w:hAnsi="Calibri" w:cs="Calibri"/>
      <w:sz w:val="22"/>
      <w:lang w:eastAsia="sl-SI"/>
    </w:rPr>
  </w:style>
  <w:style w:type="paragraph" w:customStyle="1" w:styleId="xmsolistparagraph">
    <w:name w:val="x_msolistparagraph"/>
    <w:basedOn w:val="Navaden"/>
    <w:rsid w:val="00494682"/>
    <w:pPr>
      <w:spacing w:after="160" w:line="252" w:lineRule="auto"/>
      <w:ind w:left="720"/>
      <w:jc w:val="left"/>
    </w:pPr>
    <w:rPr>
      <w:rFonts w:ascii="Calibri" w:eastAsiaTheme="minorHAnsi" w:hAnsi="Calibri" w:cs="Calibri"/>
      <w:sz w:val="22"/>
      <w:lang w:eastAsia="sl-SI"/>
    </w:rPr>
  </w:style>
  <w:style w:type="numbering" w:customStyle="1" w:styleId="Headings1">
    <w:name w:val="Headings1"/>
    <w:uiPriority w:val="99"/>
    <w:rsid w:val="00281F5F"/>
  </w:style>
  <w:style w:type="numbering" w:customStyle="1" w:styleId="Headings2">
    <w:name w:val="Headings2"/>
    <w:uiPriority w:val="99"/>
    <w:rsid w:val="00482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84F0DCFCF44F5D9ACF87C053E3E8D5"/>
        <w:category>
          <w:name w:val="Splošno"/>
          <w:gallery w:val="placeholder"/>
        </w:category>
        <w:types>
          <w:type w:val="bbPlcHdr"/>
        </w:types>
        <w:behaviors>
          <w:behavior w:val="content"/>
        </w:behaviors>
        <w:guid w:val="{0E6F6394-41B3-49BC-AEDB-6409F0F39CF1}"/>
      </w:docPartPr>
      <w:docPartBody>
        <w:p w:rsidR="0013097C" w:rsidRDefault="00F36F12" w:rsidP="00F36F12">
          <w:pPr>
            <w:pStyle w:val="7B84F0DCFCF44F5D9ACF87C053E3E8D5"/>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F12"/>
    <w:rsid w:val="0013097C"/>
    <w:rsid w:val="00A34FEC"/>
    <w:rsid w:val="00B3142A"/>
    <w:rsid w:val="00B42BC7"/>
    <w:rsid w:val="00B5371D"/>
    <w:rsid w:val="00F36F12"/>
    <w:rsid w:val="00FA12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36F12"/>
    <w:rPr>
      <w:color w:val="808080"/>
    </w:rPr>
  </w:style>
  <w:style w:type="paragraph" w:customStyle="1" w:styleId="7B84F0DCFCF44F5D9ACF87C053E3E8D5">
    <w:name w:val="7B84F0DCFCF44F5D9ACF87C053E3E8D5"/>
    <w:rsid w:val="00F36F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61</TotalTime>
  <Pages>15</Pages>
  <Words>5857</Words>
  <Characters>35770</Characters>
  <Application>Microsoft Office Word</Application>
  <DocSecurity>0</DocSecurity>
  <Lines>298</Lines>
  <Paragraphs>83</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41544</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Janko Vidic</cp:lastModifiedBy>
  <cp:revision>12</cp:revision>
  <cp:lastPrinted>2017-09-15T07:09:00Z</cp:lastPrinted>
  <dcterms:created xsi:type="dcterms:W3CDTF">2022-09-07T07:19:00Z</dcterms:created>
  <dcterms:modified xsi:type="dcterms:W3CDTF">2022-09-26T09:58:00Z</dcterms:modified>
</cp:coreProperties>
</file>